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D851976"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40</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E04ECC">
        <w:rPr>
          <w:rFonts w:cs="Arial"/>
          <w:b/>
          <w:bCs/>
          <w:noProof/>
          <w:sz w:val="24"/>
          <w:szCs w:val="24"/>
        </w:rPr>
        <w:t>2005793</w:t>
      </w:r>
    </w:p>
    <w:p w14:paraId="1472839F" w14:textId="70FB3EFA" w:rsidR="00602CFF" w:rsidRPr="002F1C4D" w:rsidRDefault="0029048F" w:rsidP="002F1C4D">
      <w:pPr>
        <w:rPr>
          <w:rFonts w:ascii="Arial" w:hAnsi="Arial" w:cs="Arial"/>
        </w:rPr>
      </w:pPr>
      <w:r>
        <w:rPr>
          <w:rFonts w:ascii="Arial" w:hAnsi="Arial" w:cs="Arial"/>
          <w:b/>
          <w:bCs/>
          <w:noProof/>
          <w:sz w:val="24"/>
          <w:szCs w:val="24"/>
        </w:rPr>
        <w:t>1</w:t>
      </w:r>
      <w:r w:rsidR="00C24C25">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C24C25">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479154D2" w14:textId="74529D5D"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r w:rsidR="00A47FEC">
        <w:rPr>
          <w:rFonts w:ascii="Arial" w:hAnsi="Arial" w:cs="Arial"/>
          <w:b/>
        </w:rPr>
        <w:t xml:space="preserve"> </w:t>
      </w:r>
    </w:p>
    <w:p w14:paraId="389A809E" w14:textId="3C81CC1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12008">
        <w:rPr>
          <w:rFonts w:ascii="Arial" w:hAnsi="Arial" w:cs="Arial"/>
          <w:b/>
          <w:bCs/>
          <w:lang w:val="en-US"/>
        </w:rPr>
        <w:t>KI #2, New Solution</w:t>
      </w:r>
      <w:r w:rsidR="00A12008">
        <w:rPr>
          <w:rFonts w:ascii="Arial" w:hAnsi="Arial" w:cs="Arial"/>
          <w:lang w:val="en-US"/>
        </w:rPr>
        <w:t>:</w:t>
      </w:r>
      <w:r w:rsidR="00C24C25">
        <w:rPr>
          <w:rFonts w:ascii="Arial" w:hAnsi="Arial" w:cs="Arial"/>
          <w:b/>
        </w:rPr>
        <w:t xml:space="preserve"> </w:t>
      </w:r>
      <w:r w:rsidR="00694F60" w:rsidRPr="00694F60">
        <w:rPr>
          <w:rFonts w:ascii="Arial" w:hAnsi="Arial" w:cs="Arial"/>
          <w:b/>
        </w:rPr>
        <w:t>Distributed NWDAFs deployment and Aggregation Function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FB1D41">
        <w:rPr>
          <w:rFonts w:ascii="Arial" w:hAnsi="Arial" w:cs="Arial"/>
          <w:b/>
          <w:bCs/>
        </w:rPr>
        <w:t xml:space="preserve"> / Rel-17</w:t>
      </w:r>
    </w:p>
    <w:p w14:paraId="5BCB13F0" w14:textId="0CA1B25B"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A47FEC">
        <w:rPr>
          <w:rFonts w:ascii="Arial" w:hAnsi="Arial" w:cs="Arial"/>
          <w:i/>
          <w:iCs/>
        </w:rPr>
        <w:t>This document proposes</w:t>
      </w:r>
      <w:r w:rsidR="00FB1D41">
        <w:rPr>
          <w:rFonts w:ascii="Arial" w:hAnsi="Arial" w:cs="Arial"/>
          <w:i/>
          <w:iCs/>
        </w:rPr>
        <w:t xml:space="preserve"> a</w:t>
      </w:r>
      <w:r w:rsidR="00A47FEC">
        <w:rPr>
          <w:rFonts w:ascii="Arial" w:hAnsi="Arial" w:cs="Arial"/>
          <w:i/>
          <w:iCs/>
        </w:rPr>
        <w:t xml:space="preserve"> solution to KI#2 Multiple NWDAF </w:t>
      </w:r>
      <w:r w:rsidR="00A2576F">
        <w:rPr>
          <w:rFonts w:ascii="Arial" w:hAnsi="Arial" w:cs="Arial"/>
          <w:i/>
          <w:iCs/>
        </w:rPr>
        <w:t>i</w:t>
      </w:r>
      <w:r w:rsidR="00A47FEC">
        <w:rPr>
          <w:rFonts w:ascii="Arial" w:hAnsi="Arial" w:cs="Arial"/>
          <w:i/>
          <w:iCs/>
        </w:rPr>
        <w:t>nstances.</w:t>
      </w:r>
      <w:r w:rsidR="00FE3BB0">
        <w:rPr>
          <w:rFonts w:ascii="Arial" w:hAnsi="Arial" w:cs="Arial"/>
          <w:i/>
          <w:iCs/>
        </w:rPr>
        <w:t xml:space="preserve"> </w:t>
      </w:r>
      <w:r w:rsidR="00D11D7A">
        <w:rPr>
          <w:rFonts w:ascii="Arial" w:hAnsi="Arial" w:cs="Arial"/>
          <w:i/>
          <w:iCs/>
        </w:rPr>
        <w:t xml:space="preserve">It proposes a distributed </w:t>
      </w:r>
      <w:r w:rsidR="00FB1D41">
        <w:rPr>
          <w:rFonts w:ascii="Arial" w:hAnsi="Arial" w:cs="Arial"/>
          <w:i/>
          <w:iCs/>
        </w:rPr>
        <w:t xml:space="preserve">NWDAFs </w:t>
      </w:r>
      <w:r w:rsidR="00D11D7A">
        <w:rPr>
          <w:rFonts w:ascii="Arial" w:hAnsi="Arial" w:cs="Arial"/>
          <w:i/>
          <w:iCs/>
        </w:rPr>
        <w:t xml:space="preserve">deployment </w:t>
      </w:r>
      <w:r w:rsidR="00FB1D41">
        <w:rPr>
          <w:rFonts w:ascii="Arial" w:hAnsi="Arial" w:cs="Arial"/>
          <w:i/>
          <w:iCs/>
        </w:rPr>
        <w:t xml:space="preserve">together </w:t>
      </w:r>
      <w:r w:rsidR="00D11D7A">
        <w:rPr>
          <w:rFonts w:ascii="Arial" w:hAnsi="Arial" w:cs="Arial"/>
          <w:i/>
          <w:iCs/>
        </w:rPr>
        <w:t xml:space="preserve">with </w:t>
      </w:r>
      <w:r w:rsidR="00FB1D41">
        <w:rPr>
          <w:rFonts w:ascii="Arial" w:hAnsi="Arial" w:cs="Arial"/>
          <w:i/>
          <w:iCs/>
        </w:rPr>
        <w:t xml:space="preserve">an </w:t>
      </w:r>
      <w:r w:rsidR="00D11D7A">
        <w:rPr>
          <w:rFonts w:ascii="Arial" w:hAnsi="Arial" w:cs="Arial"/>
          <w:i/>
          <w:iCs/>
        </w:rPr>
        <w:t>aggregation function which may be collocated with</w:t>
      </w:r>
      <w:r w:rsidR="00FB1D41">
        <w:rPr>
          <w:rFonts w:ascii="Arial" w:hAnsi="Arial" w:cs="Arial"/>
          <w:i/>
          <w:iCs/>
        </w:rPr>
        <w:t xml:space="preserve"> a</w:t>
      </w:r>
      <w:r w:rsidR="00D11D7A">
        <w:rPr>
          <w:rFonts w:ascii="Arial" w:hAnsi="Arial" w:cs="Arial"/>
          <w:i/>
          <w:iCs/>
        </w:rPr>
        <w:t xml:space="preserve"> Central NWDAF.</w:t>
      </w:r>
      <w:r w:rsidR="00A47FEC">
        <w:rPr>
          <w:rFonts w:ascii="Arial" w:hAnsi="Arial" w:cs="Arial"/>
          <w:i/>
          <w:iCs/>
        </w:rPr>
        <w:t xml:space="preserve"> </w:t>
      </w: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47560B88" w14:textId="32440123" w:rsidR="00D11D7A" w:rsidRDefault="00D11D7A" w:rsidP="00473977">
      <w:pPr>
        <w:rPr>
          <w:lang w:eastAsia="ko-KR"/>
        </w:rPr>
      </w:pPr>
      <w:bookmarkStart w:id="5" w:name="_Hlk47719787"/>
      <w:r>
        <w:rPr>
          <w:lang w:eastAsia="ko-KR"/>
        </w:rPr>
        <w:t xml:space="preserve">TR 23.700 v0.4.0 includes multiple solutions to KI#2 </w:t>
      </w:r>
      <w:r w:rsidR="00FE3BB0">
        <w:rPr>
          <w:lang w:eastAsia="ko-KR"/>
        </w:rPr>
        <w:t>"</w:t>
      </w:r>
      <w:r>
        <w:rPr>
          <w:lang w:eastAsia="ko-KR"/>
        </w:rPr>
        <w:t xml:space="preserve">multiple NWDAF </w:t>
      </w:r>
      <w:r w:rsidR="00A2576F">
        <w:rPr>
          <w:lang w:eastAsia="ko-KR"/>
        </w:rPr>
        <w:t>i</w:t>
      </w:r>
      <w:r>
        <w:rPr>
          <w:lang w:eastAsia="ko-KR"/>
        </w:rPr>
        <w:t>nstances</w:t>
      </w:r>
      <w:r w:rsidR="00FE3BB0">
        <w:rPr>
          <w:lang w:eastAsia="ko-KR"/>
        </w:rPr>
        <w:t>"</w:t>
      </w:r>
      <w:r>
        <w:rPr>
          <w:lang w:eastAsia="ko-KR"/>
        </w:rPr>
        <w:t>. These solutions have different architectures</w:t>
      </w:r>
      <w:r w:rsidR="00A2576F">
        <w:rPr>
          <w:lang w:eastAsia="ko-KR"/>
        </w:rPr>
        <w:t>,</w:t>
      </w:r>
      <w:r>
        <w:rPr>
          <w:lang w:eastAsia="ko-KR"/>
        </w:rPr>
        <w:t xml:space="preserve"> e.g.</w:t>
      </w:r>
      <w:r w:rsidR="00A2576F">
        <w:rPr>
          <w:lang w:eastAsia="ko-KR"/>
        </w:rPr>
        <w:t>,</w:t>
      </w:r>
      <w:r>
        <w:rPr>
          <w:lang w:eastAsia="ko-KR"/>
        </w:rPr>
        <w:t xml:space="preserve"> hierarchical, distributed</w:t>
      </w:r>
      <w:r w:rsidR="00A2576F">
        <w:rPr>
          <w:lang w:eastAsia="ko-KR"/>
        </w:rPr>
        <w:t>,</w:t>
      </w:r>
      <w:r>
        <w:rPr>
          <w:lang w:eastAsia="ko-KR"/>
        </w:rPr>
        <w:t xml:space="preserve"> and co-located. In this document we propose a solution to multiple NWDAF deployments, with below design considerations:</w:t>
      </w:r>
    </w:p>
    <w:p w14:paraId="42FA3955" w14:textId="66A96938" w:rsidR="00D11D7A" w:rsidRDefault="00D11D7A" w:rsidP="00D11D7A">
      <w:pPr>
        <w:pStyle w:val="ListParagraph"/>
        <w:numPr>
          <w:ilvl w:val="0"/>
          <w:numId w:val="5"/>
        </w:numPr>
        <w:rPr>
          <w:lang w:eastAsia="ko-KR"/>
        </w:rPr>
      </w:pPr>
      <w:r>
        <w:rPr>
          <w:lang w:eastAsia="ko-KR"/>
        </w:rPr>
        <w:t xml:space="preserve">Distributed </w:t>
      </w:r>
      <w:r w:rsidR="00A12673">
        <w:rPr>
          <w:lang w:eastAsia="ko-KR"/>
        </w:rPr>
        <w:t xml:space="preserve">NWDAFs </w:t>
      </w:r>
      <w:r>
        <w:rPr>
          <w:lang w:eastAsia="ko-KR"/>
        </w:rPr>
        <w:t>architecture</w:t>
      </w:r>
      <w:r w:rsidR="00FE3BB0">
        <w:rPr>
          <w:lang w:eastAsia="ko-KR"/>
        </w:rPr>
        <w:t>.</w:t>
      </w:r>
    </w:p>
    <w:p w14:paraId="3801A8BE" w14:textId="6939C7F9" w:rsidR="00D11D7A" w:rsidRDefault="00D11D7A" w:rsidP="00D11D7A">
      <w:pPr>
        <w:pStyle w:val="ListParagraph"/>
        <w:numPr>
          <w:ilvl w:val="0"/>
          <w:numId w:val="5"/>
        </w:numPr>
        <w:rPr>
          <w:lang w:eastAsia="ko-KR"/>
        </w:rPr>
      </w:pPr>
      <w:r>
        <w:rPr>
          <w:lang w:eastAsia="ko-KR"/>
        </w:rPr>
        <w:t xml:space="preserve">Aggregation function which may be </w:t>
      </w:r>
      <w:r w:rsidR="00A2576F">
        <w:rPr>
          <w:lang w:eastAsia="ko-KR"/>
        </w:rPr>
        <w:t>provided by</w:t>
      </w:r>
      <w:r>
        <w:rPr>
          <w:lang w:eastAsia="ko-KR"/>
        </w:rPr>
        <w:t xml:space="preserve"> one or more NWDAF (also referred as Central NWDAF)</w:t>
      </w:r>
      <w:r w:rsidR="006176DF">
        <w:rPr>
          <w:lang w:eastAsia="ko-KR"/>
        </w:rPr>
        <w:t xml:space="preserve"> that groups multiple Output Analytics received from multiple distributed NWDAFs to form a single Output Analytics using an "aggregation function"</w:t>
      </w:r>
      <w:r w:rsidR="002A1D65">
        <w:rPr>
          <w:lang w:eastAsia="ko-KR"/>
        </w:rPr>
        <w:t xml:space="preserve"> </w:t>
      </w:r>
      <w:r w:rsidR="00A2576F">
        <w:rPr>
          <w:lang w:eastAsia="ko-KR"/>
        </w:rPr>
        <w:t>such as</w:t>
      </w:r>
      <w:r w:rsidR="006176DF">
        <w:rPr>
          <w:lang w:eastAsia="ko-KR"/>
        </w:rPr>
        <w:t xml:space="preserve"> average, count, max, min, range, </w:t>
      </w:r>
      <w:proofErr w:type="spellStart"/>
      <w:r w:rsidR="006176DF">
        <w:rPr>
          <w:lang w:eastAsia="ko-KR"/>
        </w:rPr>
        <w:t>stddev</w:t>
      </w:r>
      <w:proofErr w:type="spellEnd"/>
      <w:r w:rsidR="00FE3BB0">
        <w:rPr>
          <w:lang w:eastAsia="ko-KR"/>
        </w:rPr>
        <w:t>.</w:t>
      </w:r>
    </w:p>
    <w:p w14:paraId="365CB520" w14:textId="2E4B90FB" w:rsidR="00FE3BB0" w:rsidRDefault="00FE3BB0" w:rsidP="00D11D7A">
      <w:pPr>
        <w:pStyle w:val="ListParagraph"/>
        <w:numPr>
          <w:ilvl w:val="0"/>
          <w:numId w:val="5"/>
        </w:numPr>
        <w:rPr>
          <w:lang w:eastAsia="ko-KR"/>
        </w:rPr>
      </w:pPr>
      <w:r>
        <w:t>Analytics metadata to be exchanged between distributed NWDAF</w:t>
      </w:r>
      <w:r w:rsidR="00A2576F">
        <w:t>(s)</w:t>
      </w:r>
      <w:r>
        <w:t xml:space="preserve"> and </w:t>
      </w:r>
      <w:r w:rsidR="00A2576F">
        <w:t>C</w:t>
      </w:r>
      <w:r>
        <w:t xml:space="preserve">entral NWDAF to allow central NWDAF to do proper aggregation (see </w:t>
      </w:r>
      <w:r w:rsidR="00C949D1">
        <w:t>description below</w:t>
      </w:r>
      <w:r>
        <w:t>).</w:t>
      </w:r>
    </w:p>
    <w:p w14:paraId="1A101C12" w14:textId="213A1388" w:rsidR="00D11D7A" w:rsidRDefault="00D11D7A" w:rsidP="00D11D7A">
      <w:pPr>
        <w:pStyle w:val="ListParagraph"/>
        <w:numPr>
          <w:ilvl w:val="0"/>
          <w:numId w:val="5"/>
        </w:numPr>
        <w:rPr>
          <w:lang w:eastAsia="ko-KR"/>
        </w:rPr>
      </w:pPr>
      <w:r>
        <w:rPr>
          <w:lang w:eastAsia="ko-KR"/>
        </w:rPr>
        <w:t xml:space="preserve">NWDAF </w:t>
      </w:r>
      <w:r w:rsidR="00A2576F">
        <w:rPr>
          <w:lang w:eastAsia="ko-KR"/>
        </w:rPr>
        <w:t>i</w:t>
      </w:r>
      <w:r>
        <w:rPr>
          <w:lang w:eastAsia="ko-KR"/>
        </w:rPr>
        <w:t xml:space="preserve">nstances </w:t>
      </w:r>
      <w:r w:rsidR="00A12673">
        <w:rPr>
          <w:lang w:eastAsia="ko-KR"/>
        </w:rPr>
        <w:t xml:space="preserve">(distributed NWDAFs as well as </w:t>
      </w:r>
      <w:r w:rsidR="00A2576F">
        <w:rPr>
          <w:lang w:eastAsia="ko-KR"/>
        </w:rPr>
        <w:t>C</w:t>
      </w:r>
      <w:r w:rsidR="00A12673">
        <w:rPr>
          <w:lang w:eastAsia="ko-KR"/>
        </w:rPr>
        <w:t xml:space="preserve">entral NWDAF) </w:t>
      </w:r>
      <w:r>
        <w:rPr>
          <w:lang w:eastAsia="ko-KR"/>
        </w:rPr>
        <w:t xml:space="preserve">may belong to </w:t>
      </w:r>
      <w:r w:rsidR="00A2576F">
        <w:rPr>
          <w:lang w:eastAsia="ko-KR"/>
        </w:rPr>
        <w:t>an</w:t>
      </w:r>
      <w:r>
        <w:rPr>
          <w:lang w:eastAsia="ko-KR"/>
        </w:rPr>
        <w:t xml:space="preserve"> NWDAF</w:t>
      </w:r>
      <w:r w:rsidR="00A2576F">
        <w:rPr>
          <w:lang w:eastAsia="ko-KR"/>
        </w:rPr>
        <w:t xml:space="preserve"> </w:t>
      </w:r>
      <w:r>
        <w:rPr>
          <w:lang w:eastAsia="ko-KR"/>
        </w:rPr>
        <w:t>Set</w:t>
      </w:r>
      <w:r w:rsidR="00FE3BB0">
        <w:rPr>
          <w:lang w:eastAsia="ko-KR"/>
        </w:rPr>
        <w:t>.</w:t>
      </w:r>
    </w:p>
    <w:p w14:paraId="269DE467" w14:textId="77777777" w:rsidR="00FE3BB0" w:rsidRPr="000A68EC" w:rsidRDefault="00FE3BB0" w:rsidP="00FE3BB0">
      <w:pPr>
        <w:pStyle w:val="ListParagraph"/>
        <w:numPr>
          <w:ilvl w:val="0"/>
          <w:numId w:val="5"/>
        </w:numPr>
        <w:rPr>
          <w:lang w:val="en-US" w:eastAsia="ko-KR"/>
        </w:rPr>
      </w:pPr>
      <w:r w:rsidRPr="000A68EC">
        <w:rPr>
          <w:lang w:val="en-US" w:eastAsia="ko-KR"/>
        </w:rPr>
        <w:t xml:space="preserve">Each NWDAF provides one or more </w:t>
      </w:r>
      <w:r>
        <w:rPr>
          <w:lang w:val="en-US" w:eastAsia="ko-KR"/>
        </w:rPr>
        <w:t xml:space="preserve">Output </w:t>
      </w:r>
      <w:r w:rsidRPr="000A68EC">
        <w:rPr>
          <w:lang w:val="en-US" w:eastAsia="ko-KR"/>
        </w:rPr>
        <w:t>Analytics or Analytics IDs</w:t>
      </w:r>
      <w:r>
        <w:rPr>
          <w:lang w:val="en-US" w:eastAsia="ko-KR"/>
        </w:rPr>
        <w:t xml:space="preserve"> (as in Rel-16).</w:t>
      </w:r>
    </w:p>
    <w:p w14:paraId="3A941A9D" w14:textId="7907DAE2" w:rsidR="00FE3BB0" w:rsidRDefault="000A68EC" w:rsidP="000A68EC">
      <w:pPr>
        <w:pStyle w:val="ListParagraph"/>
        <w:numPr>
          <w:ilvl w:val="0"/>
          <w:numId w:val="5"/>
        </w:numPr>
        <w:rPr>
          <w:lang w:val="en-US" w:eastAsia="ko-KR"/>
        </w:rPr>
      </w:pPr>
      <w:r w:rsidRPr="000A68EC">
        <w:rPr>
          <w:lang w:val="en-US" w:eastAsia="ko-KR"/>
        </w:rPr>
        <w:t xml:space="preserve">Each NWDAF serves certain </w:t>
      </w:r>
      <w:r w:rsidR="00FE3BB0">
        <w:rPr>
          <w:lang w:val="en-US" w:eastAsia="ko-KR"/>
        </w:rPr>
        <w:t>g</w:t>
      </w:r>
      <w:r w:rsidRPr="000A68EC">
        <w:rPr>
          <w:lang w:val="en-US" w:eastAsia="ko-KR"/>
        </w:rPr>
        <w:t xml:space="preserve">eographic area </w:t>
      </w:r>
      <w:proofErr w:type="spellStart"/>
      <w:r w:rsidRPr="000A68EC">
        <w:rPr>
          <w:lang w:val="en-US" w:eastAsia="ko-KR"/>
        </w:rPr>
        <w:t>i.e</w:t>
      </w:r>
      <w:proofErr w:type="spellEnd"/>
      <w:r w:rsidRPr="000A68EC">
        <w:rPr>
          <w:lang w:val="en-US" w:eastAsia="ko-KR"/>
        </w:rPr>
        <w:t xml:space="preserve"> Area of Interest or TAI(s)</w:t>
      </w:r>
      <w:r w:rsidR="00206E34">
        <w:rPr>
          <w:lang w:val="en-US" w:eastAsia="ko-KR"/>
        </w:rPr>
        <w:t xml:space="preserve"> (as in Rel-16)</w:t>
      </w:r>
      <w:r w:rsidR="00FE3BB0">
        <w:rPr>
          <w:lang w:val="en-US" w:eastAsia="ko-KR"/>
        </w:rPr>
        <w:t>.</w:t>
      </w:r>
    </w:p>
    <w:p w14:paraId="2EFF063C" w14:textId="783C59D0" w:rsidR="000A68EC" w:rsidRPr="000A68EC" w:rsidRDefault="00DE5E10" w:rsidP="000A68EC">
      <w:pPr>
        <w:pStyle w:val="ListParagraph"/>
        <w:numPr>
          <w:ilvl w:val="0"/>
          <w:numId w:val="5"/>
        </w:numPr>
        <w:rPr>
          <w:lang w:val="en-US" w:eastAsia="ko-KR"/>
        </w:rPr>
      </w:pPr>
      <w:r>
        <w:rPr>
          <w:lang w:val="en-US" w:eastAsia="ko-KR"/>
        </w:rPr>
        <w:t>For each Analytics ID, a</w:t>
      </w:r>
      <w:r w:rsidR="00FE3BB0">
        <w:rPr>
          <w:lang w:val="en-US" w:eastAsia="ko-KR"/>
        </w:rPr>
        <w:t xml:space="preserve">t least one Central NWDAF is covering the whole PLMN in order to be able to </w:t>
      </w:r>
      <w:r w:rsidR="00FE3BB0">
        <w:t>address any analytics request in case it cannot be covered by any of the distributed NWDAFs</w:t>
      </w:r>
      <w:r w:rsidR="00FE3BB0">
        <w:rPr>
          <w:lang w:val="en-US" w:eastAsia="ko-KR"/>
        </w:rPr>
        <w:t>.</w:t>
      </w:r>
    </w:p>
    <w:p w14:paraId="28621B09" w14:textId="7A469489" w:rsidR="000A68EC" w:rsidRPr="000A68EC" w:rsidRDefault="000A68EC" w:rsidP="000A68EC">
      <w:pPr>
        <w:pStyle w:val="ListParagraph"/>
        <w:numPr>
          <w:ilvl w:val="0"/>
          <w:numId w:val="5"/>
        </w:numPr>
        <w:rPr>
          <w:lang w:val="en-US" w:eastAsia="ko-KR"/>
        </w:rPr>
      </w:pPr>
      <w:r w:rsidRPr="000A68EC">
        <w:rPr>
          <w:lang w:val="en-US" w:eastAsia="ko-KR"/>
        </w:rPr>
        <w:t xml:space="preserve">NWDAF </w:t>
      </w:r>
      <w:proofErr w:type="spellStart"/>
      <w:r w:rsidR="00A2576F">
        <w:rPr>
          <w:lang w:eastAsia="ko-KR"/>
        </w:rPr>
        <w:t>i</w:t>
      </w:r>
      <w:r w:rsidRPr="000A68EC">
        <w:rPr>
          <w:lang w:val="en-US" w:eastAsia="ko-KR"/>
        </w:rPr>
        <w:t>nstance</w:t>
      </w:r>
      <w:proofErr w:type="spellEnd"/>
      <w:r w:rsidRPr="000A68EC">
        <w:rPr>
          <w:lang w:val="en-US" w:eastAsia="ko-KR"/>
        </w:rPr>
        <w:t xml:space="preserve"> registration and discovery work as in Rel-16 with certain enhancements</w:t>
      </w:r>
      <w:r w:rsidR="00A2576F">
        <w:rPr>
          <w:lang w:val="en-US" w:eastAsia="ko-KR"/>
        </w:rPr>
        <w:t>.</w:t>
      </w:r>
    </w:p>
    <w:p w14:paraId="4BCB1E2A" w14:textId="23FF1DA8" w:rsidR="000A68EC" w:rsidRPr="000A68EC" w:rsidRDefault="000A68EC" w:rsidP="000A68EC">
      <w:pPr>
        <w:pStyle w:val="ListParagraph"/>
        <w:numPr>
          <w:ilvl w:val="0"/>
          <w:numId w:val="5"/>
        </w:numPr>
        <w:rPr>
          <w:lang w:val="en-US" w:eastAsia="ko-KR"/>
        </w:rPr>
      </w:pPr>
      <w:r w:rsidRPr="000A68EC">
        <w:rPr>
          <w:lang w:val="en-US" w:eastAsia="ko-KR"/>
        </w:rPr>
        <w:t xml:space="preserve">Procedures for data collection and analytics </w:t>
      </w:r>
      <w:r w:rsidR="00FE3BB0">
        <w:rPr>
          <w:lang w:val="en-US" w:eastAsia="ko-KR"/>
        </w:rPr>
        <w:t>e</w:t>
      </w:r>
      <w:r w:rsidRPr="000A68EC">
        <w:rPr>
          <w:lang w:val="en-US" w:eastAsia="ko-KR"/>
        </w:rPr>
        <w:t>xposure work as in Rel-16 with certain enhancements</w:t>
      </w:r>
      <w:r w:rsidR="00FE3BB0">
        <w:rPr>
          <w:lang w:val="en-US" w:eastAsia="ko-KR"/>
        </w:rPr>
        <w:t>.</w:t>
      </w:r>
      <w:r w:rsidRPr="000A68EC">
        <w:rPr>
          <w:lang w:val="en-US" w:eastAsia="ko-KR"/>
        </w:rPr>
        <w:t xml:space="preserve"> </w:t>
      </w:r>
    </w:p>
    <w:bookmarkEnd w:id="5"/>
    <w:p w14:paraId="38EC6D1F" w14:textId="77777777" w:rsidR="00C949D1" w:rsidRDefault="00C949D1" w:rsidP="00473977">
      <w:pPr>
        <w:rPr>
          <w:lang w:eastAsia="ko-KR"/>
        </w:rPr>
      </w:pPr>
    </w:p>
    <w:p w14:paraId="210A9A57" w14:textId="5919A4E2" w:rsidR="0074130E" w:rsidRDefault="00C949D1" w:rsidP="006176DF">
      <w:pPr>
        <w:rPr>
          <w:lang w:eastAsia="ko-KR"/>
        </w:rPr>
      </w:pPr>
      <w:r>
        <w:rPr>
          <w:lang w:eastAsia="ko-KR"/>
        </w:rPr>
        <w:t>In order for the Central NWDAF to do proper aggregation</w:t>
      </w:r>
      <w:r w:rsidR="006176DF">
        <w:rPr>
          <w:lang w:eastAsia="ko-KR"/>
        </w:rPr>
        <w:t xml:space="preserve"> of</w:t>
      </w:r>
      <w:r>
        <w:rPr>
          <w:lang w:eastAsia="ko-KR"/>
        </w:rPr>
        <w:t xml:space="preserve"> the different Output Analytics coming from </w:t>
      </w:r>
      <w:r w:rsidR="002A1D65">
        <w:rPr>
          <w:lang w:eastAsia="ko-KR"/>
        </w:rPr>
        <w:t>one or more</w:t>
      </w:r>
      <w:r>
        <w:rPr>
          <w:lang w:eastAsia="ko-KR"/>
        </w:rPr>
        <w:t xml:space="preserve"> distributed NWDAFs, the Central NWDAF needs to receive additional a</w:t>
      </w:r>
      <w:r w:rsidR="0074130E">
        <w:rPr>
          <w:lang w:eastAsia="ko-KR"/>
        </w:rPr>
        <w:t>nalytics metadata</w:t>
      </w:r>
      <w:r>
        <w:rPr>
          <w:lang w:eastAsia="ko-KR"/>
        </w:rPr>
        <w:t xml:space="preserve"> related to the received Output Analytics,</w:t>
      </w:r>
      <w:r w:rsidR="0074130E">
        <w:rPr>
          <w:lang w:eastAsia="ko-KR"/>
        </w:rPr>
        <w:t xml:space="preserve"> </w:t>
      </w:r>
      <w:r w:rsidR="002A1D65">
        <w:rPr>
          <w:lang w:eastAsia="ko-KR"/>
        </w:rPr>
        <w:t>for example:</w:t>
      </w:r>
      <w:r w:rsidR="0074130E">
        <w:rPr>
          <w:lang w:eastAsia="ko-KR"/>
        </w:rPr>
        <w:t xml:space="preserve"> timestamp</w:t>
      </w:r>
      <w:r w:rsidR="00A12673">
        <w:rPr>
          <w:lang w:eastAsia="ko-KR"/>
        </w:rPr>
        <w:t xml:space="preserve"> of analytics generation</w:t>
      </w:r>
      <w:r w:rsidR="0074130E">
        <w:rPr>
          <w:lang w:eastAsia="ko-KR"/>
        </w:rPr>
        <w:t>, number of samples</w:t>
      </w:r>
      <w:r w:rsidR="00A12673">
        <w:rPr>
          <w:lang w:eastAsia="ko-KR"/>
        </w:rPr>
        <w:t xml:space="preserve"> used to generate analytics</w:t>
      </w:r>
      <w:r w:rsidR="0074130E">
        <w:rPr>
          <w:lang w:eastAsia="ko-KR"/>
        </w:rPr>
        <w:t>, applied model</w:t>
      </w:r>
      <w:r w:rsidR="002A1D65">
        <w:rPr>
          <w:lang w:eastAsia="ko-KR"/>
        </w:rPr>
        <w:t xml:space="preserve"> to generate analytics</w:t>
      </w:r>
      <w:r w:rsidR="0074130E">
        <w:rPr>
          <w:lang w:eastAsia="ko-KR"/>
        </w:rPr>
        <w:t>, specific configuration of the applied Analytics function or model, etc.</w:t>
      </w:r>
      <w:r>
        <w:rPr>
          <w:lang w:eastAsia="ko-KR"/>
        </w:rPr>
        <w:t xml:space="preserve"> </w:t>
      </w:r>
      <w:r w:rsidR="006176DF">
        <w:rPr>
          <w:lang w:eastAsia="ko-KR"/>
        </w:rPr>
        <w:t>Such metadata is necessary for the Central NWDAF to create</w:t>
      </w:r>
      <w:r>
        <w:rPr>
          <w:lang w:eastAsia="ko-KR"/>
        </w:rPr>
        <w:t xml:space="preserve"> a single </w:t>
      </w:r>
      <w:r w:rsidR="006176DF">
        <w:rPr>
          <w:lang w:eastAsia="ko-KR"/>
        </w:rPr>
        <w:t>Output Analytics</w:t>
      </w:r>
      <w:r>
        <w:rPr>
          <w:lang w:eastAsia="ko-KR"/>
        </w:rPr>
        <w:t xml:space="preserve"> using an "aggregation function" like average, count, max, min, range, </w:t>
      </w:r>
      <w:proofErr w:type="spellStart"/>
      <w:r>
        <w:rPr>
          <w:lang w:eastAsia="ko-KR"/>
        </w:rPr>
        <w:t>stddev</w:t>
      </w:r>
      <w:proofErr w:type="spellEnd"/>
      <w:r w:rsidR="002A1D65">
        <w:rPr>
          <w:lang w:eastAsia="ko-KR"/>
        </w:rPr>
        <w:t xml:space="preserve"> and so on</w:t>
      </w:r>
      <w:r w:rsidR="006176DF">
        <w:rPr>
          <w:lang w:eastAsia="ko-KR"/>
        </w:rPr>
        <w:t xml:space="preserve">. As an example, in order to derive the </w:t>
      </w:r>
      <w:r w:rsidR="00D51304">
        <w:rPr>
          <w:lang w:eastAsia="ko-KR"/>
        </w:rPr>
        <w:t>"</w:t>
      </w:r>
      <w:r w:rsidR="006176DF">
        <w:rPr>
          <w:lang w:eastAsia="ko-KR"/>
        </w:rPr>
        <w:t>mobility performance</w:t>
      </w:r>
      <w:r w:rsidR="00D51304">
        <w:rPr>
          <w:lang w:eastAsia="ko-KR"/>
        </w:rPr>
        <w:t>" (see clause 6.6.3 of 3GPP TS 23.288 [5])</w:t>
      </w:r>
      <w:r w:rsidR="006176DF">
        <w:rPr>
          <w:lang w:eastAsia="ko-KR"/>
        </w:rPr>
        <w:t xml:space="preserve"> for the whole PLMN, the Central NWDAF needs to calculate the weighted average based on the </w:t>
      </w:r>
      <w:r w:rsidR="00D51304">
        <w:rPr>
          <w:lang w:eastAsia="ko-KR"/>
        </w:rPr>
        <w:t>mobility performance statistics</w:t>
      </w:r>
      <w:r w:rsidR="006176DF">
        <w:rPr>
          <w:lang w:eastAsia="ko-KR"/>
        </w:rPr>
        <w:t xml:space="preserve"> provided by the distributed NWDAFs, i.</w:t>
      </w:r>
      <w:r w:rsidR="00D51304">
        <w:rPr>
          <w:lang w:eastAsia="ko-KR"/>
        </w:rPr>
        <w:t>e., in order to derive the ratio of successful handovers in the whole PLMN, the number of handovers per area subset as provided by the distributed NWDAFs needs to be taken into account when calculating the overall ratio.</w:t>
      </w:r>
    </w:p>
    <w:p w14:paraId="2ABD41D9" w14:textId="3993F06F" w:rsidR="0074130E" w:rsidRDefault="0074130E" w:rsidP="00473977">
      <w:pPr>
        <w:rPr>
          <w:lang w:eastAsia="ko-KR"/>
        </w:rPr>
      </w:pPr>
    </w:p>
    <w:p w14:paraId="7B7B9A8D" w14:textId="77777777" w:rsidR="0074130E" w:rsidRDefault="0074130E" w:rsidP="00473977">
      <w:pPr>
        <w:rPr>
          <w:lang w:eastAsia="ko-KR"/>
        </w:rPr>
      </w:pPr>
    </w:p>
    <w:p w14:paraId="08963A1D" w14:textId="027704AC" w:rsidR="00AC48F7" w:rsidRDefault="00AC48F7" w:rsidP="00CD43B7">
      <w:pPr>
        <w:jc w:val="center"/>
        <w:rPr>
          <w:rFonts w:ascii="Arial" w:hAnsi="Arial"/>
          <w:color w:val="FF0000"/>
          <w:sz w:val="32"/>
          <w:lang w:eastAsia="ja-JP"/>
        </w:rPr>
      </w:pPr>
      <w:r>
        <w:rPr>
          <w:rFonts w:ascii="Arial" w:hAnsi="Arial"/>
          <w:color w:val="FF0000"/>
          <w:sz w:val="32"/>
          <w:lang w:eastAsia="ja-JP"/>
        </w:rPr>
        <w:t xml:space="preserve">*** Start </w:t>
      </w:r>
      <w:r w:rsidRPr="00194C9A">
        <w:rPr>
          <w:rFonts w:ascii="Arial" w:hAnsi="Arial"/>
          <w:color w:val="FF0000"/>
          <w:sz w:val="32"/>
          <w:lang w:eastAsia="ja-JP"/>
        </w:rPr>
        <w:t>Change</w:t>
      </w:r>
      <w:r w:rsidR="00070603">
        <w:rPr>
          <w:rFonts w:ascii="Arial" w:hAnsi="Arial"/>
          <w:color w:val="FF0000"/>
          <w:sz w:val="32"/>
          <w:lang w:eastAsia="ja-JP"/>
        </w:rPr>
        <w:t xml:space="preserve"> </w:t>
      </w:r>
      <w:r w:rsidR="00070603" w:rsidRPr="00BC7A4F">
        <w:rPr>
          <w:rFonts w:ascii="Arial" w:hAnsi="Arial"/>
          <w:color w:val="FF0000"/>
          <w:sz w:val="32"/>
          <w:lang w:eastAsia="ja-JP"/>
        </w:rPr>
        <w:t>(all new content)</w:t>
      </w:r>
      <w:r>
        <w:rPr>
          <w:rFonts w:ascii="Arial" w:hAnsi="Arial"/>
          <w:color w:val="FF0000"/>
          <w:sz w:val="32"/>
          <w:lang w:eastAsia="ja-JP"/>
        </w:rPr>
        <w:t xml:space="preserve"> ***</w:t>
      </w:r>
    </w:p>
    <w:p w14:paraId="6DE922F3" w14:textId="5ED4E8BF" w:rsidR="00587462" w:rsidRPr="00817D0F" w:rsidRDefault="00587462" w:rsidP="00A12673">
      <w:pPr>
        <w:pStyle w:val="Heading2"/>
        <w:rPr>
          <w:rFonts w:eastAsia="minorBidi" w:cs="Arial"/>
          <w:lang w:eastAsia="ko-KR"/>
        </w:rPr>
      </w:pPr>
      <w:bookmarkStart w:id="6" w:name="_Toc30694650"/>
      <w:bookmarkEnd w:id="4"/>
      <w:r w:rsidRPr="00817D0F">
        <w:rPr>
          <w:lang w:eastAsia="zh-CN"/>
        </w:rPr>
        <w:lastRenderedPageBreak/>
        <w:t>6.X</w:t>
      </w:r>
      <w:r w:rsidRPr="00817D0F">
        <w:rPr>
          <w:lang w:eastAsia="zh-CN"/>
        </w:rPr>
        <w:tab/>
        <w:t xml:space="preserve">Solution </w:t>
      </w:r>
      <w:r w:rsidR="00694F60">
        <w:rPr>
          <w:lang w:eastAsia="zh-CN"/>
        </w:rPr>
        <w:t>for KI</w:t>
      </w:r>
      <w:r w:rsidRPr="00817D0F">
        <w:rPr>
          <w:lang w:eastAsia="zh-CN"/>
        </w:rPr>
        <w:t>#</w:t>
      </w:r>
      <w:r w:rsidR="00694F60">
        <w:rPr>
          <w:lang w:eastAsia="zh-CN"/>
        </w:rPr>
        <w:t>2</w:t>
      </w:r>
      <w:r w:rsidRPr="00817D0F">
        <w:rPr>
          <w:lang w:eastAsia="zh-CN"/>
        </w:rPr>
        <w:t xml:space="preserve">: </w:t>
      </w:r>
      <w:bookmarkStart w:id="7" w:name="_Toc31096565"/>
      <w:r w:rsidR="009646FA">
        <w:rPr>
          <w:lang w:eastAsia="zh-CN"/>
        </w:rPr>
        <w:t xml:space="preserve">Distributed NWDAFs deployment and Aggregation Function </w:t>
      </w:r>
    </w:p>
    <w:p w14:paraId="23EEB3B3" w14:textId="77777777" w:rsidR="00587462" w:rsidRPr="00817D0F" w:rsidRDefault="00587462" w:rsidP="00587462">
      <w:pPr>
        <w:pStyle w:val="Heading3"/>
        <w:rPr>
          <w:lang w:eastAsia="ko-KR"/>
        </w:rPr>
      </w:pPr>
      <w:r w:rsidRPr="00817D0F">
        <w:rPr>
          <w:lang w:eastAsia="ko-KR"/>
        </w:rPr>
        <w:t>6.X.1</w:t>
      </w:r>
      <w:r w:rsidRPr="00817D0F">
        <w:rPr>
          <w:lang w:eastAsia="ko-KR"/>
        </w:rPr>
        <w:tab/>
        <w:t>Introduction</w:t>
      </w:r>
      <w:bookmarkEnd w:id="7"/>
    </w:p>
    <w:p w14:paraId="17709167" w14:textId="5F5A8B0C" w:rsidR="00587462" w:rsidRDefault="00587462" w:rsidP="00587462">
      <w:pPr>
        <w:rPr>
          <w:lang w:eastAsia="ko-KR"/>
        </w:rPr>
      </w:pPr>
      <w:r>
        <w:rPr>
          <w:lang w:eastAsia="ko-KR"/>
        </w:rPr>
        <w:t>This solution addresses KI #</w:t>
      </w:r>
      <w:r w:rsidR="00070603">
        <w:rPr>
          <w:lang w:eastAsia="ko-KR"/>
        </w:rPr>
        <w:t>2</w:t>
      </w:r>
      <w:r w:rsidR="00694F60">
        <w:rPr>
          <w:lang w:eastAsia="ko-KR"/>
        </w:rPr>
        <w:t>:</w:t>
      </w:r>
      <w:r>
        <w:rPr>
          <w:lang w:eastAsia="ko-KR"/>
        </w:rPr>
        <w:t xml:space="preserve"> </w:t>
      </w:r>
      <w:r w:rsidR="00070603">
        <w:rPr>
          <w:lang w:eastAsia="zh-CN"/>
        </w:rPr>
        <w:t>Multiple NWDAF instances</w:t>
      </w:r>
      <w:r>
        <w:rPr>
          <w:lang w:eastAsia="ko-KR"/>
        </w:rPr>
        <w:t>.</w:t>
      </w:r>
    </w:p>
    <w:p w14:paraId="286FDD87" w14:textId="5803CE54" w:rsidR="009646FA" w:rsidRDefault="009646FA" w:rsidP="00070603">
      <w:pPr>
        <w:rPr>
          <w:lang w:val="en-US" w:eastAsia="ko-KR"/>
        </w:rPr>
      </w:pPr>
      <w:r>
        <w:rPr>
          <w:lang w:eastAsia="ko-KR"/>
        </w:rPr>
        <w:t xml:space="preserve">In </w:t>
      </w:r>
      <w:r w:rsidR="00A2576F">
        <w:rPr>
          <w:lang w:eastAsia="ko-KR"/>
        </w:rPr>
        <w:t xml:space="preserve">a </w:t>
      </w:r>
      <w:r>
        <w:rPr>
          <w:lang w:eastAsia="ko-KR"/>
        </w:rPr>
        <w:t xml:space="preserve">multiple NWDAF deployment </w:t>
      </w:r>
      <w:r w:rsidR="00694F60">
        <w:rPr>
          <w:lang w:eastAsia="ko-KR"/>
        </w:rPr>
        <w:t>scenario</w:t>
      </w:r>
      <w:r w:rsidR="00070603">
        <w:rPr>
          <w:lang w:eastAsia="ko-KR"/>
        </w:rPr>
        <w:t>, NWDAF</w:t>
      </w:r>
      <w:r>
        <w:rPr>
          <w:lang w:eastAsia="ko-KR"/>
        </w:rPr>
        <w:t xml:space="preserve"> </w:t>
      </w:r>
      <w:r w:rsidR="00A2576F">
        <w:rPr>
          <w:lang w:eastAsia="ko-KR"/>
        </w:rPr>
        <w:t>i</w:t>
      </w:r>
      <w:r>
        <w:rPr>
          <w:lang w:eastAsia="ko-KR"/>
        </w:rPr>
        <w:t>nstances</w:t>
      </w:r>
      <w:r w:rsidR="00070603">
        <w:rPr>
          <w:lang w:eastAsia="ko-KR"/>
        </w:rPr>
        <w:t xml:space="preserve"> are specialized to provide Analytics </w:t>
      </w:r>
      <w:r w:rsidR="003932C8">
        <w:rPr>
          <w:lang w:eastAsia="ko-KR"/>
        </w:rPr>
        <w:t>for one or more Analytics IDs</w:t>
      </w:r>
      <w:r>
        <w:rPr>
          <w:lang w:eastAsia="ko-KR"/>
        </w:rPr>
        <w:t xml:space="preserve">, and each of the NWDAF </w:t>
      </w:r>
      <w:r w:rsidR="00694F60">
        <w:rPr>
          <w:lang w:eastAsia="ko-KR"/>
        </w:rPr>
        <w:t>instances</w:t>
      </w:r>
      <w:r>
        <w:rPr>
          <w:lang w:eastAsia="ko-KR"/>
        </w:rPr>
        <w:t xml:space="preserve"> serve</w:t>
      </w:r>
      <w:r w:rsidR="00A2576F">
        <w:rPr>
          <w:lang w:eastAsia="ko-KR"/>
        </w:rPr>
        <w:t>s a</w:t>
      </w:r>
      <w:r>
        <w:rPr>
          <w:lang w:eastAsia="ko-KR"/>
        </w:rPr>
        <w:t xml:space="preserve"> certain </w:t>
      </w:r>
      <w:r w:rsidR="00D51304">
        <w:rPr>
          <w:lang w:eastAsia="ko-KR"/>
        </w:rPr>
        <w:t>A</w:t>
      </w:r>
      <w:r>
        <w:rPr>
          <w:lang w:eastAsia="ko-KR"/>
        </w:rPr>
        <w:t xml:space="preserve">rea of Interest </w:t>
      </w:r>
      <w:r w:rsidR="00D51304">
        <w:rPr>
          <w:lang w:eastAsia="ko-KR"/>
        </w:rPr>
        <w:t>or</w:t>
      </w:r>
      <w:r>
        <w:rPr>
          <w:lang w:eastAsia="ko-KR"/>
        </w:rPr>
        <w:t xml:space="preserve"> TAI(s)</w:t>
      </w:r>
      <w:r w:rsidR="003932C8">
        <w:rPr>
          <w:lang w:eastAsia="ko-KR"/>
        </w:rPr>
        <w:t>.</w:t>
      </w:r>
      <w:r>
        <w:rPr>
          <w:lang w:eastAsia="ko-KR"/>
        </w:rPr>
        <w:t xml:space="preserve"> Additionally, these NWDAF </w:t>
      </w:r>
      <w:r w:rsidR="00A2576F">
        <w:rPr>
          <w:lang w:eastAsia="ko-KR"/>
        </w:rPr>
        <w:t>i</w:t>
      </w:r>
      <w:r>
        <w:rPr>
          <w:lang w:eastAsia="ko-KR"/>
        </w:rPr>
        <w:t>nstance</w:t>
      </w:r>
      <w:r w:rsidR="00694F60">
        <w:rPr>
          <w:lang w:eastAsia="ko-KR"/>
        </w:rPr>
        <w:t>s</w:t>
      </w:r>
      <w:r>
        <w:rPr>
          <w:lang w:eastAsia="ko-KR"/>
        </w:rPr>
        <w:t xml:space="preserve"> may belong to </w:t>
      </w:r>
      <w:r w:rsidR="00A2576F">
        <w:rPr>
          <w:lang w:eastAsia="ko-KR"/>
        </w:rPr>
        <w:t>a</w:t>
      </w:r>
      <w:r w:rsidR="00E3106E">
        <w:rPr>
          <w:lang w:eastAsia="ko-KR"/>
        </w:rPr>
        <w:t>n</w:t>
      </w:r>
      <w:r>
        <w:rPr>
          <w:lang w:eastAsia="ko-KR"/>
        </w:rPr>
        <w:t xml:space="preserve"> NWDAF Set. These distributed NWDAFs are expected to work as in Release-16 with some additional enhancements to </w:t>
      </w:r>
      <w:r w:rsidR="000A68EC" w:rsidRPr="000A68EC">
        <w:rPr>
          <w:lang w:val="en-US" w:eastAsia="ko-KR"/>
        </w:rPr>
        <w:t>registration and discovery</w:t>
      </w:r>
      <w:r>
        <w:rPr>
          <w:lang w:val="en-US" w:eastAsia="ko-KR"/>
        </w:rPr>
        <w:t xml:space="preserve"> procedures, </w:t>
      </w:r>
      <w:r w:rsidR="000A68EC" w:rsidRPr="000A68EC">
        <w:rPr>
          <w:lang w:val="en-US" w:eastAsia="ko-KR"/>
        </w:rPr>
        <w:t xml:space="preserve">data collection and analytics </w:t>
      </w:r>
      <w:r w:rsidR="00D51304">
        <w:rPr>
          <w:lang w:val="en-US" w:eastAsia="ko-KR"/>
        </w:rPr>
        <w:t>e</w:t>
      </w:r>
      <w:r w:rsidR="000A68EC" w:rsidRPr="000A68EC">
        <w:rPr>
          <w:lang w:val="en-US" w:eastAsia="ko-KR"/>
        </w:rPr>
        <w:t>xposur</w:t>
      </w:r>
      <w:r>
        <w:rPr>
          <w:lang w:val="en-US" w:eastAsia="ko-KR"/>
        </w:rPr>
        <w:t>e</w:t>
      </w:r>
      <w:r w:rsidR="002A1D65">
        <w:rPr>
          <w:lang w:val="en-US" w:eastAsia="ko-KR"/>
        </w:rPr>
        <w:t xml:space="preserve">, as </w:t>
      </w:r>
      <w:r w:rsidR="00035768">
        <w:rPr>
          <w:lang w:val="en-US" w:eastAsia="ko-KR"/>
        </w:rPr>
        <w:t>explained in below sub-clauses</w:t>
      </w:r>
      <w:r>
        <w:rPr>
          <w:lang w:val="en-US" w:eastAsia="ko-KR"/>
        </w:rPr>
        <w:t>.</w:t>
      </w:r>
    </w:p>
    <w:p w14:paraId="3CE91EE1" w14:textId="13830088" w:rsidR="00243C63" w:rsidRDefault="00694F60" w:rsidP="00243C63">
      <w:pPr>
        <w:rPr>
          <w:lang w:eastAsia="ko-KR"/>
        </w:rPr>
      </w:pPr>
      <w:r>
        <w:rPr>
          <w:lang w:eastAsia="ko-KR"/>
        </w:rPr>
        <w:t>There is a need</w:t>
      </w:r>
      <w:r w:rsidR="009646FA">
        <w:rPr>
          <w:lang w:eastAsia="ko-KR"/>
        </w:rPr>
        <w:t xml:space="preserve"> to address cases where a</w:t>
      </w:r>
      <w:r w:rsidR="00EF7B4A">
        <w:rPr>
          <w:lang w:eastAsia="ko-KR"/>
        </w:rPr>
        <w:t>n NF</w:t>
      </w:r>
      <w:r w:rsidR="003932C8">
        <w:rPr>
          <w:lang w:eastAsia="ko-KR"/>
        </w:rPr>
        <w:t xml:space="preserve"> Consumer may require </w:t>
      </w:r>
      <w:r w:rsidR="00D51304">
        <w:rPr>
          <w:lang w:eastAsia="ko-KR"/>
        </w:rPr>
        <w:t xml:space="preserve">Output </w:t>
      </w:r>
      <w:r w:rsidR="003932C8">
        <w:rPr>
          <w:lang w:eastAsia="ko-KR"/>
        </w:rPr>
        <w:t>Analytics for an Area of Interest that is not covered</w:t>
      </w:r>
      <w:r w:rsidR="00EF7B4A">
        <w:rPr>
          <w:lang w:eastAsia="ko-KR"/>
        </w:rPr>
        <w:t xml:space="preserve"> by a</w:t>
      </w:r>
      <w:r w:rsidR="00941E5F">
        <w:rPr>
          <w:lang w:eastAsia="ko-KR"/>
        </w:rPr>
        <w:t>ny</w:t>
      </w:r>
      <w:r w:rsidR="00EF7B4A">
        <w:rPr>
          <w:lang w:eastAsia="ko-KR"/>
        </w:rPr>
        <w:t xml:space="preserve"> single</w:t>
      </w:r>
      <w:r w:rsidR="00A12673">
        <w:rPr>
          <w:lang w:eastAsia="ko-KR"/>
        </w:rPr>
        <w:t xml:space="preserve"> distributed</w:t>
      </w:r>
      <w:r w:rsidR="00EF7B4A">
        <w:rPr>
          <w:lang w:eastAsia="ko-KR"/>
        </w:rPr>
        <w:t xml:space="preserve"> NWDAF </w:t>
      </w:r>
      <w:r w:rsidR="00E3106E">
        <w:rPr>
          <w:lang w:eastAsia="ko-KR"/>
        </w:rPr>
        <w:t>i</w:t>
      </w:r>
      <w:r w:rsidR="00EF7B4A">
        <w:rPr>
          <w:lang w:eastAsia="ko-KR"/>
        </w:rPr>
        <w:t>nstance and</w:t>
      </w:r>
      <w:r w:rsidR="00E3106E">
        <w:rPr>
          <w:lang w:eastAsia="ko-KR"/>
        </w:rPr>
        <w:t>,</w:t>
      </w:r>
      <w:r w:rsidR="00EF7B4A">
        <w:rPr>
          <w:lang w:eastAsia="ko-KR"/>
        </w:rPr>
        <w:t xml:space="preserve"> thus</w:t>
      </w:r>
      <w:r w:rsidR="00E3106E">
        <w:rPr>
          <w:lang w:eastAsia="ko-KR"/>
        </w:rPr>
        <w:t>,</w:t>
      </w:r>
      <w:r w:rsidR="00EF7B4A">
        <w:rPr>
          <w:lang w:eastAsia="ko-KR"/>
        </w:rPr>
        <w:t xml:space="preserve"> requires </w:t>
      </w:r>
      <w:r w:rsidR="00E3106E">
        <w:rPr>
          <w:lang w:eastAsia="ko-KR"/>
        </w:rPr>
        <w:t>multiple</w:t>
      </w:r>
      <w:r w:rsidR="00EF7B4A">
        <w:rPr>
          <w:lang w:eastAsia="ko-KR"/>
        </w:rPr>
        <w:t xml:space="preserve"> NWDAFs</w:t>
      </w:r>
      <w:r w:rsidR="00941E5F">
        <w:rPr>
          <w:lang w:eastAsia="ko-KR"/>
        </w:rPr>
        <w:t xml:space="preserve"> that collectively serve the requested Area of Interest for the particular Analytics ID. To support such requests,</w:t>
      </w:r>
      <w:r w:rsidR="003932C8">
        <w:rPr>
          <w:lang w:eastAsia="ko-KR"/>
        </w:rPr>
        <w:t xml:space="preserve"> </w:t>
      </w:r>
      <w:r w:rsidR="00243C63">
        <w:rPr>
          <w:lang w:eastAsia="ko-KR"/>
        </w:rPr>
        <w:t>it is proposed to introduce an NWDAF with aggregat</w:t>
      </w:r>
      <w:r w:rsidR="00941E5F">
        <w:rPr>
          <w:lang w:eastAsia="ko-KR"/>
        </w:rPr>
        <w:t>ion</w:t>
      </w:r>
      <w:r w:rsidR="00243C63">
        <w:rPr>
          <w:lang w:eastAsia="ko-KR"/>
        </w:rPr>
        <w:t xml:space="preserve"> function</w:t>
      </w:r>
      <w:r w:rsidR="00035768">
        <w:rPr>
          <w:lang w:eastAsia="ko-KR"/>
        </w:rPr>
        <w:t xml:space="preserve">. </w:t>
      </w:r>
      <w:r w:rsidR="00E3106E">
        <w:rPr>
          <w:lang w:eastAsia="ko-KR"/>
        </w:rPr>
        <w:t xml:space="preserve">An </w:t>
      </w:r>
      <w:r w:rsidR="00035768">
        <w:rPr>
          <w:lang w:eastAsia="ko-KR"/>
        </w:rPr>
        <w:t>NWDAF with aggregation function</w:t>
      </w:r>
      <w:r w:rsidR="00243C63">
        <w:rPr>
          <w:lang w:eastAsia="ko-KR"/>
        </w:rPr>
        <w:t xml:space="preserve"> </w:t>
      </w:r>
      <w:r w:rsidR="00941E5F">
        <w:rPr>
          <w:lang w:eastAsia="ko-KR"/>
        </w:rPr>
        <w:t>is a</w:t>
      </w:r>
      <w:r w:rsidR="00D51304">
        <w:rPr>
          <w:lang w:eastAsia="ko-KR"/>
        </w:rPr>
        <w:t>l</w:t>
      </w:r>
      <w:r w:rsidR="00941E5F">
        <w:rPr>
          <w:lang w:eastAsia="ko-KR"/>
        </w:rPr>
        <w:t xml:space="preserve">so </w:t>
      </w:r>
      <w:r w:rsidR="00243C63">
        <w:rPr>
          <w:lang w:eastAsia="ko-KR"/>
        </w:rPr>
        <w:t>referred to as "Central NWDAF"</w:t>
      </w:r>
      <w:r w:rsidR="00941E5F">
        <w:rPr>
          <w:lang w:eastAsia="ko-KR"/>
        </w:rPr>
        <w:t xml:space="preserve">. This aggregation function </w:t>
      </w:r>
      <w:r w:rsidR="00243C63">
        <w:rPr>
          <w:lang w:eastAsia="ko-KR"/>
        </w:rPr>
        <w:t>aggregate</w:t>
      </w:r>
      <w:r>
        <w:rPr>
          <w:lang w:eastAsia="ko-KR"/>
        </w:rPr>
        <w:t>s</w:t>
      </w:r>
      <w:r w:rsidR="00243C63">
        <w:rPr>
          <w:lang w:eastAsia="ko-KR"/>
        </w:rPr>
        <w:t xml:space="preserve"> </w:t>
      </w:r>
      <w:r w:rsidR="00E3106E">
        <w:rPr>
          <w:lang w:eastAsia="ko-KR"/>
        </w:rPr>
        <w:t xml:space="preserve">Data and/or </w:t>
      </w:r>
      <w:r w:rsidR="00243C63">
        <w:rPr>
          <w:lang w:eastAsia="ko-KR"/>
        </w:rPr>
        <w:t xml:space="preserve">Output Analytics </w:t>
      </w:r>
      <w:r w:rsidR="00035768">
        <w:rPr>
          <w:lang w:eastAsia="ko-KR"/>
        </w:rPr>
        <w:t xml:space="preserve">specific to </w:t>
      </w:r>
      <w:r w:rsidR="00243C63">
        <w:rPr>
          <w:lang w:eastAsia="ko-KR"/>
        </w:rPr>
        <w:t>one or more Analytic IDs coming from multiple Data Sources</w:t>
      </w:r>
      <w:r w:rsidR="00E3106E">
        <w:rPr>
          <w:lang w:eastAsia="ko-KR"/>
        </w:rPr>
        <w:t>,</w:t>
      </w:r>
      <w:r w:rsidR="00035768">
        <w:rPr>
          <w:lang w:eastAsia="ko-KR"/>
        </w:rPr>
        <w:t xml:space="preserve"> i.e.</w:t>
      </w:r>
      <w:r w:rsidR="00E3106E">
        <w:rPr>
          <w:lang w:eastAsia="ko-KR"/>
        </w:rPr>
        <w:t>,</w:t>
      </w:r>
      <w:r w:rsidR="00035768">
        <w:rPr>
          <w:lang w:eastAsia="ko-KR"/>
        </w:rPr>
        <w:t xml:space="preserve"> from one or more distributed NWDAFs and/or from NFs</w:t>
      </w:r>
      <w:r w:rsidR="00243C63">
        <w:rPr>
          <w:lang w:eastAsia="ko-KR"/>
        </w:rPr>
        <w:t>.</w:t>
      </w:r>
    </w:p>
    <w:p w14:paraId="54386679" w14:textId="77777777" w:rsidR="00587462" w:rsidRDefault="00587462" w:rsidP="00587462">
      <w:pPr>
        <w:pStyle w:val="Heading3"/>
        <w:rPr>
          <w:lang w:eastAsia="ko-KR"/>
        </w:rPr>
      </w:pPr>
      <w:r w:rsidRPr="00654378">
        <w:rPr>
          <w:lang w:eastAsia="ko-KR"/>
        </w:rPr>
        <w:t>6.</w:t>
      </w:r>
      <w:r>
        <w:rPr>
          <w:lang w:eastAsia="ko-KR"/>
        </w:rPr>
        <w:t>X</w:t>
      </w:r>
      <w:r w:rsidRPr="00654378">
        <w:rPr>
          <w:lang w:eastAsia="ko-KR"/>
        </w:rPr>
        <w:t>.</w:t>
      </w:r>
      <w:r>
        <w:rPr>
          <w:lang w:eastAsia="ko-KR"/>
        </w:rPr>
        <w:t>2</w:t>
      </w:r>
      <w:r w:rsidRPr="00654378">
        <w:rPr>
          <w:lang w:eastAsia="ko-KR"/>
        </w:rPr>
        <w:tab/>
      </w:r>
      <w:r>
        <w:rPr>
          <w:lang w:eastAsia="ko-KR"/>
        </w:rPr>
        <w:t xml:space="preserve">Functional Description </w:t>
      </w:r>
    </w:p>
    <w:p w14:paraId="12C011AB" w14:textId="1FD2B74E" w:rsidR="00587462" w:rsidRDefault="00070603" w:rsidP="00587462">
      <w:r>
        <w:rPr>
          <w:lang w:val="en-US" w:eastAsia="zh-CN"/>
        </w:rPr>
        <w:t xml:space="preserve">The solution proposes a deployment where </w:t>
      </w:r>
      <w:r w:rsidRPr="00236940">
        <w:t>multiple NWDAFs</w:t>
      </w:r>
      <w:r w:rsidR="002A4293">
        <w:t xml:space="preserve"> (also referred to as "Distributed NWDAF" or "</w:t>
      </w:r>
      <w:proofErr w:type="spellStart"/>
      <w:r w:rsidR="002A4293">
        <w:t>Distr.NWDAF</w:t>
      </w:r>
      <w:proofErr w:type="spellEnd"/>
      <w:r w:rsidR="002A4293">
        <w:t>"</w:t>
      </w:r>
      <w:r w:rsidRPr="00236940">
        <w:t>)</w:t>
      </w:r>
      <w:r w:rsidR="002A4293">
        <w:t xml:space="preserve"> exist, whereby some of the NWDAFs are enhanced with an "aggregation function</w:t>
      </w:r>
      <w:r w:rsidR="00BF4FAB">
        <w:t>ality</w:t>
      </w:r>
      <w:r w:rsidR="002A4293">
        <w:t xml:space="preserve">" </w:t>
      </w:r>
      <w:r w:rsidR="00D51304">
        <w:t>(</w:t>
      </w:r>
      <w:r w:rsidR="003B2792">
        <w:t xml:space="preserve">also </w:t>
      </w:r>
      <w:r w:rsidR="002A4293">
        <w:t>referred to a "Central NWDAF"). Figure 6.X.2-1 shows an example deployment.</w:t>
      </w:r>
      <w:r w:rsidR="007322A5">
        <w:t xml:space="preserve"> </w:t>
      </w:r>
    </w:p>
    <w:p w14:paraId="4C6423F2" w14:textId="74571262" w:rsidR="00243C63" w:rsidRDefault="00C0467F" w:rsidP="00E341D6">
      <w:pPr>
        <w:pStyle w:val="TH"/>
        <w:rPr>
          <w:lang w:val="en-US" w:eastAsia="zh-CN"/>
        </w:rPr>
      </w:pPr>
      <w:r>
        <w:object w:dxaOrig="10786" w:dyaOrig="4126" w14:anchorId="12C91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3.75pt" o:ole="">
            <v:imagedata r:id="rId14" o:title=""/>
          </v:shape>
          <o:OLEObject Type="Embed" ProgID="Visio.Drawing.15" ShapeID="_x0000_i1025" DrawAspect="Content" ObjectID="_1658859754" r:id="rId15"/>
        </w:object>
      </w:r>
    </w:p>
    <w:p w14:paraId="6EDD1057" w14:textId="20812C17" w:rsidR="00243C63" w:rsidRPr="002A4293" w:rsidRDefault="002A4293" w:rsidP="009D7912">
      <w:pPr>
        <w:pStyle w:val="TF"/>
        <w:rPr>
          <w:rFonts w:eastAsia="SimSun"/>
          <w:lang w:eastAsia="zh-CN"/>
        </w:rPr>
      </w:pPr>
      <w:r w:rsidRPr="002A4293">
        <w:rPr>
          <w:rFonts w:eastAsia="SimSun"/>
          <w:lang w:eastAsia="zh-CN"/>
        </w:rPr>
        <w:t>Fi</w:t>
      </w:r>
      <w:r>
        <w:rPr>
          <w:rFonts w:eastAsia="SimSun"/>
          <w:lang w:eastAsia="zh-CN"/>
        </w:rPr>
        <w:t>gure</w:t>
      </w:r>
      <w:r w:rsidR="00243C63" w:rsidRPr="00140E21">
        <w:rPr>
          <w:rFonts w:eastAsia="SimSun"/>
          <w:lang w:eastAsia="zh-CN"/>
        </w:rPr>
        <w:t xml:space="preserve"> </w:t>
      </w:r>
      <w:r w:rsidRPr="002A4293">
        <w:rPr>
          <w:rFonts w:eastAsia="SimSun"/>
          <w:lang w:eastAsia="zh-CN"/>
        </w:rPr>
        <w:t>6.X</w:t>
      </w:r>
      <w:r w:rsidR="00243C63" w:rsidRPr="00140E21">
        <w:rPr>
          <w:rFonts w:eastAsia="SimSun"/>
          <w:lang w:eastAsia="zh-CN"/>
        </w:rPr>
        <w:t xml:space="preserve">.2-1: </w:t>
      </w:r>
      <w:r w:rsidRPr="002A4293">
        <w:rPr>
          <w:rFonts w:eastAsia="SimSun"/>
          <w:lang w:eastAsia="zh-CN"/>
        </w:rPr>
        <w:t>Example of distributed NWDAF</w:t>
      </w:r>
      <w:r w:rsidR="00BF4FAB">
        <w:rPr>
          <w:rFonts w:eastAsia="SimSun"/>
          <w:lang w:eastAsia="zh-CN"/>
        </w:rPr>
        <w:t>s</w:t>
      </w:r>
      <w:r w:rsidRPr="002A4293">
        <w:rPr>
          <w:rFonts w:eastAsia="SimSun"/>
          <w:lang w:eastAsia="zh-CN"/>
        </w:rPr>
        <w:t xml:space="preserve"> deployment w</w:t>
      </w:r>
      <w:r>
        <w:rPr>
          <w:rFonts w:eastAsia="SimSun"/>
          <w:lang w:eastAsia="zh-CN"/>
        </w:rPr>
        <w:t>ith Central NWDAF</w:t>
      </w:r>
      <w:r w:rsidR="00BF4FAB">
        <w:rPr>
          <w:rFonts w:eastAsia="SimSun"/>
          <w:lang w:eastAsia="zh-CN"/>
        </w:rPr>
        <w:t>s</w:t>
      </w:r>
    </w:p>
    <w:p w14:paraId="2057E762" w14:textId="4B693276" w:rsidR="004C46B3" w:rsidRDefault="007322A5" w:rsidP="00587462">
      <w:pPr>
        <w:rPr>
          <w:lang w:val="en-US" w:eastAsia="zh-CN"/>
        </w:rPr>
      </w:pPr>
      <w:r>
        <w:rPr>
          <w:lang w:val="en-US" w:eastAsia="zh-CN"/>
        </w:rPr>
        <w:t>D</w:t>
      </w:r>
      <w:r w:rsidR="002A4293">
        <w:rPr>
          <w:lang w:val="en-US" w:eastAsia="zh-CN"/>
        </w:rPr>
        <w:t>istributed NWDAF</w:t>
      </w:r>
      <w:r w:rsidR="004C46B3">
        <w:rPr>
          <w:lang w:val="en-US" w:eastAsia="zh-CN"/>
        </w:rPr>
        <w:t>:</w:t>
      </w:r>
      <w:bookmarkStart w:id="8" w:name="_GoBack"/>
      <w:bookmarkEnd w:id="8"/>
    </w:p>
    <w:p w14:paraId="57632E97" w14:textId="5D18D875" w:rsidR="007322A5" w:rsidRPr="002D10A0" w:rsidRDefault="008C64B4" w:rsidP="008C64B4">
      <w:pPr>
        <w:pStyle w:val="B10"/>
        <w:rPr>
          <w:lang w:val="en-US" w:eastAsia="zh-CN"/>
        </w:rPr>
      </w:pPr>
      <w:r>
        <w:rPr>
          <w:lang w:val="en-US" w:eastAsia="zh-CN"/>
        </w:rPr>
        <w:t>-</w:t>
      </w:r>
      <w:r>
        <w:rPr>
          <w:lang w:val="en-US" w:eastAsia="zh-CN"/>
        </w:rPr>
        <w:tab/>
      </w:r>
      <w:r w:rsidR="00FB0DF5">
        <w:rPr>
          <w:lang w:val="en-US" w:eastAsia="zh-CN"/>
        </w:rPr>
        <w:t xml:space="preserve">Is a </w:t>
      </w:r>
      <w:r w:rsidR="004C46B3" w:rsidRPr="004C46B3">
        <w:rPr>
          <w:lang w:val="en-US" w:eastAsia="zh-CN"/>
        </w:rPr>
        <w:t xml:space="preserve">"regular" NWDAF </w:t>
      </w:r>
      <w:r w:rsidR="005578C8">
        <w:rPr>
          <w:lang w:val="en-US" w:eastAsia="zh-CN"/>
        </w:rPr>
        <w:t xml:space="preserve">with functionality </w:t>
      </w:r>
      <w:r w:rsidR="004C46B3" w:rsidRPr="004C46B3">
        <w:rPr>
          <w:lang w:val="en-US" w:eastAsia="zh-CN"/>
        </w:rPr>
        <w:t>as specified in 3GPP TS 23.</w:t>
      </w:r>
      <w:r w:rsidR="004C46B3" w:rsidRPr="000C05C6">
        <w:rPr>
          <w:lang w:val="en-US" w:eastAsia="zh-CN"/>
        </w:rPr>
        <w:t>288</w:t>
      </w:r>
      <w:r w:rsidR="00213BB7" w:rsidRPr="000C05C6">
        <w:rPr>
          <w:lang w:val="en-US" w:eastAsia="zh-CN"/>
        </w:rPr>
        <w:t xml:space="preserve"> [5]</w:t>
      </w:r>
      <w:r w:rsidR="00E00EED" w:rsidRPr="000C05C6">
        <w:rPr>
          <w:lang w:val="en-US" w:eastAsia="zh-CN"/>
        </w:rPr>
        <w:t>.</w:t>
      </w:r>
      <w:r w:rsidR="00035768" w:rsidRPr="000C05C6">
        <w:rPr>
          <w:lang w:val="en-US" w:eastAsia="zh-CN"/>
        </w:rPr>
        <w:t xml:space="preserve"> Additionally, some or all of the distributed NWDAF(s)</w:t>
      </w:r>
      <w:r w:rsidR="005578C8" w:rsidRPr="000C05C6">
        <w:rPr>
          <w:lang w:val="en-US" w:eastAsia="zh-CN"/>
        </w:rPr>
        <w:t xml:space="preserve"> may support providing additional information </w:t>
      </w:r>
      <w:r w:rsidR="007322A5" w:rsidRPr="000C05C6">
        <w:rPr>
          <w:lang w:val="en-US" w:eastAsia="zh-CN"/>
        </w:rPr>
        <w:t xml:space="preserve">referred to as "aggregation </w:t>
      </w:r>
      <w:r w:rsidR="00A12673" w:rsidRPr="000C05C6">
        <w:rPr>
          <w:lang w:val="en-US" w:eastAsia="zh-CN"/>
        </w:rPr>
        <w:t xml:space="preserve">analytics </w:t>
      </w:r>
      <w:r w:rsidR="007322A5" w:rsidRPr="000C05C6">
        <w:rPr>
          <w:lang w:val="en-US" w:eastAsia="zh-CN"/>
        </w:rPr>
        <w:t>metadata"</w:t>
      </w:r>
      <w:r w:rsidR="00035768" w:rsidRPr="000C05C6">
        <w:rPr>
          <w:lang w:val="en-US" w:eastAsia="zh-CN"/>
        </w:rPr>
        <w:t>,</w:t>
      </w:r>
      <w:r w:rsidR="007322A5" w:rsidRPr="000C05C6">
        <w:rPr>
          <w:lang w:val="en-US" w:eastAsia="zh-CN"/>
        </w:rPr>
        <w:t xml:space="preserve"> that is </w:t>
      </w:r>
      <w:r w:rsidR="005578C8" w:rsidRPr="000C05C6">
        <w:rPr>
          <w:lang w:val="en-US" w:eastAsia="zh-CN"/>
        </w:rPr>
        <w:t xml:space="preserve">related to the </w:t>
      </w:r>
      <w:r w:rsidR="00FF4D0D" w:rsidRPr="002D10A0">
        <w:rPr>
          <w:lang w:val="en-US" w:eastAsia="zh-CN"/>
        </w:rPr>
        <w:t xml:space="preserve">generation of </w:t>
      </w:r>
      <w:r w:rsidR="005578C8" w:rsidRPr="002D10A0">
        <w:rPr>
          <w:lang w:val="en-US" w:eastAsia="zh-CN"/>
        </w:rPr>
        <w:t>Output Analytics</w:t>
      </w:r>
      <w:r w:rsidR="00A12673" w:rsidRPr="002D10A0">
        <w:rPr>
          <w:lang w:val="en-US" w:eastAsia="zh-CN"/>
        </w:rPr>
        <w:t xml:space="preserve"> by the distributed NWDAF</w:t>
      </w:r>
      <w:r w:rsidR="005578C8" w:rsidRPr="002D10A0">
        <w:rPr>
          <w:lang w:val="en-US" w:eastAsia="zh-CN"/>
        </w:rPr>
        <w:t xml:space="preserve"> </w:t>
      </w:r>
      <w:r w:rsidR="007322A5" w:rsidRPr="002D10A0">
        <w:rPr>
          <w:lang w:val="en-US" w:eastAsia="zh-CN"/>
        </w:rPr>
        <w:t>and</w:t>
      </w:r>
      <w:r w:rsidR="005578C8" w:rsidRPr="002D10A0">
        <w:rPr>
          <w:lang w:val="en-US" w:eastAsia="zh-CN"/>
        </w:rPr>
        <w:t xml:space="preserve"> </w:t>
      </w:r>
      <w:r w:rsidR="00213BB7" w:rsidRPr="002D10A0">
        <w:rPr>
          <w:lang w:val="en-US" w:eastAsia="zh-CN"/>
        </w:rPr>
        <w:t xml:space="preserve">is </w:t>
      </w:r>
      <w:r w:rsidR="005578C8" w:rsidRPr="002D10A0">
        <w:rPr>
          <w:lang w:val="en-US" w:eastAsia="zh-CN"/>
        </w:rPr>
        <w:t>needed</w:t>
      </w:r>
      <w:r w:rsidR="00246303" w:rsidRPr="002D10A0">
        <w:rPr>
          <w:lang w:val="en-US" w:eastAsia="zh-CN"/>
        </w:rPr>
        <w:t xml:space="preserve"> by </w:t>
      </w:r>
      <w:r w:rsidR="00213BB7" w:rsidRPr="002D10A0">
        <w:rPr>
          <w:lang w:val="en-US" w:eastAsia="zh-CN"/>
        </w:rPr>
        <w:t xml:space="preserve">the </w:t>
      </w:r>
      <w:r w:rsidR="00246303" w:rsidRPr="002D10A0">
        <w:rPr>
          <w:lang w:val="en-US" w:eastAsia="zh-CN"/>
        </w:rPr>
        <w:t>Aggregation function</w:t>
      </w:r>
      <w:r w:rsidR="00C0467F" w:rsidRPr="002D10A0">
        <w:rPr>
          <w:lang w:val="en-US" w:eastAsia="zh-CN"/>
        </w:rPr>
        <w:t>ality</w:t>
      </w:r>
      <w:r w:rsidR="005578C8" w:rsidRPr="002D10A0">
        <w:rPr>
          <w:lang w:val="en-US" w:eastAsia="zh-CN"/>
        </w:rPr>
        <w:t xml:space="preserve"> </w:t>
      </w:r>
      <w:r w:rsidR="00A12673" w:rsidRPr="002D10A0">
        <w:rPr>
          <w:lang w:val="en-US" w:eastAsia="zh-CN"/>
        </w:rPr>
        <w:t xml:space="preserve">of the </w:t>
      </w:r>
      <w:r w:rsidR="00213BB7" w:rsidRPr="002D10A0">
        <w:rPr>
          <w:lang w:val="en-US" w:eastAsia="zh-CN"/>
        </w:rPr>
        <w:t>C</w:t>
      </w:r>
      <w:r w:rsidR="00A12673" w:rsidRPr="002D10A0">
        <w:rPr>
          <w:lang w:val="en-US" w:eastAsia="zh-CN"/>
        </w:rPr>
        <w:t xml:space="preserve">entral NWDAF </w:t>
      </w:r>
      <w:r w:rsidR="005578C8" w:rsidRPr="002D10A0">
        <w:rPr>
          <w:lang w:val="en-US" w:eastAsia="zh-CN"/>
        </w:rPr>
        <w:t>to aggregate the Output Analytics</w:t>
      </w:r>
      <w:r w:rsidR="00FF4D0D" w:rsidRPr="002D10A0">
        <w:rPr>
          <w:lang w:val="en-US" w:eastAsia="zh-CN"/>
        </w:rPr>
        <w:t xml:space="preserve"> from different NWDAF</w:t>
      </w:r>
      <w:r w:rsidR="005766AD" w:rsidRPr="002D10A0">
        <w:rPr>
          <w:lang w:val="en-US" w:eastAsia="zh-CN"/>
        </w:rPr>
        <w:t>s</w:t>
      </w:r>
      <w:r w:rsidR="00213BB7" w:rsidRPr="002D10A0">
        <w:rPr>
          <w:lang w:val="en-US" w:eastAsia="zh-CN"/>
        </w:rPr>
        <w:t>,</w:t>
      </w:r>
      <w:r w:rsidR="00FF4D0D" w:rsidRPr="002D10A0">
        <w:rPr>
          <w:lang w:val="en-US" w:eastAsia="zh-CN"/>
        </w:rPr>
        <w:t xml:space="preserve"> e.g.</w:t>
      </w:r>
      <w:r w:rsidR="00213BB7" w:rsidRPr="002D10A0">
        <w:rPr>
          <w:lang w:val="en-US" w:eastAsia="zh-CN"/>
        </w:rPr>
        <w:t>,</w:t>
      </w:r>
      <w:r w:rsidR="00FF4D0D" w:rsidRPr="002D10A0">
        <w:rPr>
          <w:lang w:val="en-US" w:eastAsia="zh-CN"/>
        </w:rPr>
        <w:t xml:space="preserve"> in those cases where it is not simply adding together</w:t>
      </w:r>
      <w:r w:rsidR="00C0467F" w:rsidRPr="002D10A0">
        <w:rPr>
          <w:lang w:val="en-US" w:eastAsia="zh-CN"/>
        </w:rPr>
        <w:t xml:space="preserve"> output</w:t>
      </w:r>
      <w:r w:rsidR="00FF4D0D" w:rsidRPr="002D10A0">
        <w:rPr>
          <w:lang w:val="en-US" w:eastAsia="zh-CN"/>
        </w:rPr>
        <w:t xml:space="preserve"> analytics received from multiple NWDAF </w:t>
      </w:r>
      <w:r w:rsidR="00213BB7" w:rsidRPr="002D10A0">
        <w:rPr>
          <w:lang w:val="en-US" w:eastAsia="zh-CN"/>
        </w:rPr>
        <w:t>i</w:t>
      </w:r>
      <w:r w:rsidR="00FF4D0D" w:rsidRPr="002D10A0">
        <w:rPr>
          <w:lang w:val="en-US" w:eastAsia="zh-CN"/>
        </w:rPr>
        <w:t>nstance</w:t>
      </w:r>
      <w:r w:rsidR="00C0467F" w:rsidRPr="002D10A0">
        <w:rPr>
          <w:lang w:val="en-US" w:eastAsia="zh-CN"/>
        </w:rPr>
        <w:t>s</w:t>
      </w:r>
      <w:r w:rsidR="00FF4D0D" w:rsidRPr="002D10A0">
        <w:rPr>
          <w:lang w:val="en-US" w:eastAsia="zh-CN"/>
        </w:rPr>
        <w:t xml:space="preserve"> in order to generate a requested </w:t>
      </w:r>
      <w:r w:rsidR="00C0467F" w:rsidRPr="002D10A0">
        <w:rPr>
          <w:lang w:val="en-US" w:eastAsia="zh-CN"/>
        </w:rPr>
        <w:t xml:space="preserve">single Output </w:t>
      </w:r>
      <w:r w:rsidR="00FF4D0D" w:rsidRPr="002D10A0">
        <w:rPr>
          <w:lang w:val="en-US" w:eastAsia="zh-CN"/>
        </w:rPr>
        <w:t>Analytics</w:t>
      </w:r>
      <w:r w:rsidR="007322A5" w:rsidRPr="002D10A0">
        <w:rPr>
          <w:lang w:val="en-US" w:eastAsia="zh-CN"/>
        </w:rPr>
        <w:t xml:space="preserve">. The support </w:t>
      </w:r>
      <w:r w:rsidR="005A2EEE" w:rsidRPr="002D10A0">
        <w:rPr>
          <w:lang w:val="en-US" w:eastAsia="zh-CN"/>
        </w:rPr>
        <w:t xml:space="preserve">to provide </w:t>
      </w:r>
      <w:r w:rsidR="00A12673" w:rsidRPr="002D10A0">
        <w:rPr>
          <w:lang w:val="en-US" w:eastAsia="zh-CN"/>
        </w:rPr>
        <w:t xml:space="preserve">aggregation analytics </w:t>
      </w:r>
      <w:r w:rsidR="007322A5" w:rsidRPr="002D10A0">
        <w:rPr>
          <w:lang w:val="en-US" w:eastAsia="zh-CN"/>
        </w:rPr>
        <w:t xml:space="preserve">metadata is </w:t>
      </w:r>
      <w:r w:rsidR="005A2EEE" w:rsidRPr="002D10A0">
        <w:rPr>
          <w:lang w:val="en-US" w:eastAsia="zh-CN"/>
        </w:rPr>
        <w:t xml:space="preserve">indicated </w:t>
      </w:r>
      <w:r w:rsidR="007322A5" w:rsidRPr="002D10A0">
        <w:rPr>
          <w:lang w:val="en-US" w:eastAsia="zh-CN"/>
        </w:rPr>
        <w:t xml:space="preserve">by an </w:t>
      </w:r>
      <w:bookmarkStart w:id="9" w:name="_Hlk47947680"/>
      <w:r w:rsidR="007322A5" w:rsidRPr="002D10A0">
        <w:rPr>
          <w:lang w:val="en-US" w:eastAsia="zh-CN"/>
        </w:rPr>
        <w:t>"</w:t>
      </w:r>
      <w:r w:rsidR="0042646B" w:rsidRPr="002D10A0">
        <w:rPr>
          <w:lang w:val="en-US" w:eastAsia="zh-CN"/>
        </w:rPr>
        <w:t>analytics metadata provisioning capability</w:t>
      </w:r>
      <w:r w:rsidR="00C0467F" w:rsidRPr="002D10A0">
        <w:rPr>
          <w:lang w:val="en-US" w:eastAsia="zh-CN"/>
        </w:rPr>
        <w:t>"</w:t>
      </w:r>
      <w:r w:rsidR="007322A5" w:rsidRPr="002D10A0">
        <w:rPr>
          <w:lang w:val="en-US" w:eastAsia="zh-CN"/>
        </w:rPr>
        <w:t xml:space="preserve"> </w:t>
      </w:r>
      <w:bookmarkEnd w:id="9"/>
      <w:r w:rsidR="00545786" w:rsidRPr="002D10A0">
        <w:rPr>
          <w:lang w:val="en-US" w:eastAsia="zh-CN"/>
        </w:rPr>
        <w:t xml:space="preserve">parameter </w:t>
      </w:r>
      <w:r w:rsidR="00FB0DF5" w:rsidRPr="002D10A0">
        <w:rPr>
          <w:lang w:val="en-US" w:eastAsia="zh-CN"/>
        </w:rPr>
        <w:t xml:space="preserve">in the NF </w:t>
      </w:r>
      <w:r w:rsidR="00C0467F" w:rsidRPr="002D10A0">
        <w:rPr>
          <w:lang w:val="en-US" w:eastAsia="zh-CN"/>
        </w:rPr>
        <w:t>P</w:t>
      </w:r>
      <w:r w:rsidR="00FB0DF5" w:rsidRPr="002D10A0">
        <w:rPr>
          <w:lang w:val="en-US" w:eastAsia="zh-CN"/>
        </w:rPr>
        <w:t xml:space="preserve">rofile </w:t>
      </w:r>
      <w:r w:rsidR="00213BB7" w:rsidRPr="002D10A0">
        <w:rPr>
          <w:lang w:val="en-US" w:eastAsia="zh-CN"/>
        </w:rPr>
        <w:t>in</w:t>
      </w:r>
      <w:r w:rsidR="005A2EEE" w:rsidRPr="002D10A0">
        <w:rPr>
          <w:lang w:val="en-US" w:eastAsia="zh-CN"/>
        </w:rPr>
        <w:t xml:space="preserve"> the NRF.</w:t>
      </w:r>
    </w:p>
    <w:p w14:paraId="46DE8867" w14:textId="2D73E1C1" w:rsidR="008024FF" w:rsidRPr="00F10274" w:rsidRDefault="008C64B4" w:rsidP="008C64B4">
      <w:pPr>
        <w:pStyle w:val="B10"/>
        <w:rPr>
          <w:lang w:val="en-US" w:eastAsia="zh-CN"/>
        </w:rPr>
      </w:pPr>
      <w:r w:rsidRPr="002D10A0">
        <w:rPr>
          <w:lang w:val="en-US" w:eastAsia="zh-CN"/>
        </w:rPr>
        <w:t>-</w:t>
      </w:r>
      <w:r w:rsidRPr="002D10A0">
        <w:rPr>
          <w:lang w:val="en-US" w:eastAsia="zh-CN"/>
        </w:rPr>
        <w:tab/>
      </w:r>
      <w:r w:rsidR="008024FF" w:rsidRPr="002D10A0">
        <w:rPr>
          <w:lang w:val="en-US" w:eastAsia="zh-CN"/>
        </w:rPr>
        <w:t xml:space="preserve">Distributed NWDAF may belong to </w:t>
      </w:r>
      <w:r w:rsidR="00545786" w:rsidRPr="002D10A0">
        <w:rPr>
          <w:lang w:val="en-US" w:eastAsia="zh-CN"/>
        </w:rPr>
        <w:t>an</w:t>
      </w:r>
      <w:r w:rsidR="008024FF" w:rsidRPr="002D10A0">
        <w:rPr>
          <w:lang w:val="en-US" w:eastAsia="zh-CN"/>
        </w:rPr>
        <w:t xml:space="preserve"> NWDAF Set, with NF Set functionalities as defined in Rel-16.</w:t>
      </w:r>
    </w:p>
    <w:p w14:paraId="0E98C820" w14:textId="6164AD88" w:rsidR="005578C8" w:rsidRDefault="007322A5" w:rsidP="007322A5">
      <w:pPr>
        <w:rPr>
          <w:lang w:val="en-US" w:eastAsia="zh-CN"/>
        </w:rPr>
      </w:pPr>
      <w:r>
        <w:rPr>
          <w:lang w:val="en-US" w:eastAsia="zh-CN"/>
        </w:rPr>
        <w:t>Central NWDAF:</w:t>
      </w:r>
    </w:p>
    <w:p w14:paraId="1A8E7B1A" w14:textId="5E203CBC" w:rsidR="007322A5" w:rsidRDefault="000F3525" w:rsidP="000F3525">
      <w:pPr>
        <w:pStyle w:val="B10"/>
        <w:rPr>
          <w:lang w:val="en-US" w:eastAsia="zh-CN"/>
        </w:rPr>
      </w:pPr>
      <w:r>
        <w:rPr>
          <w:lang w:val="en-US" w:eastAsia="zh-CN"/>
        </w:rPr>
        <w:t>-</w:t>
      </w:r>
      <w:r>
        <w:rPr>
          <w:lang w:val="en-US" w:eastAsia="zh-CN"/>
        </w:rPr>
        <w:tab/>
      </w:r>
      <w:r w:rsidR="008024FF">
        <w:rPr>
          <w:lang w:val="en-US" w:eastAsia="zh-CN"/>
        </w:rPr>
        <w:t xml:space="preserve">Is an </w:t>
      </w:r>
      <w:r w:rsidR="007322A5">
        <w:rPr>
          <w:lang w:val="en-US" w:eastAsia="zh-CN"/>
        </w:rPr>
        <w:t>NWDAF</w:t>
      </w:r>
      <w:r w:rsidR="003730A6">
        <w:rPr>
          <w:lang w:val="en-US" w:eastAsia="zh-CN"/>
        </w:rPr>
        <w:t xml:space="preserve"> </w:t>
      </w:r>
      <w:r w:rsidR="00545786">
        <w:rPr>
          <w:lang w:val="en-US" w:eastAsia="zh-CN"/>
        </w:rPr>
        <w:t>i</w:t>
      </w:r>
      <w:r w:rsidR="003730A6">
        <w:rPr>
          <w:lang w:val="en-US" w:eastAsia="zh-CN"/>
        </w:rPr>
        <w:t>nstance</w:t>
      </w:r>
      <w:r w:rsidR="007322A5">
        <w:rPr>
          <w:lang w:val="en-US" w:eastAsia="zh-CN"/>
        </w:rPr>
        <w:t xml:space="preserve"> with </w:t>
      </w:r>
      <w:r w:rsidR="003730A6">
        <w:rPr>
          <w:lang w:val="en-US" w:eastAsia="zh-CN"/>
        </w:rPr>
        <w:t xml:space="preserve">additional </w:t>
      </w:r>
      <w:r w:rsidR="007322A5">
        <w:rPr>
          <w:lang w:val="en-US" w:eastAsia="zh-CN"/>
        </w:rPr>
        <w:t xml:space="preserve">capabilities to aggregate </w:t>
      </w:r>
      <w:r w:rsidR="00545786">
        <w:rPr>
          <w:lang w:val="en-US" w:eastAsia="zh-CN"/>
        </w:rPr>
        <w:t xml:space="preserve">Data and </w:t>
      </w:r>
      <w:r w:rsidR="007322A5">
        <w:rPr>
          <w:lang w:val="en-US" w:eastAsia="zh-CN"/>
        </w:rPr>
        <w:t>Output Analytics provided by other Data Source</w:t>
      </w:r>
      <w:r w:rsidR="00FF15B8">
        <w:rPr>
          <w:lang w:val="en-US" w:eastAsia="zh-CN"/>
        </w:rPr>
        <w:t>s</w:t>
      </w:r>
      <w:r w:rsidR="00545786">
        <w:rPr>
          <w:lang w:val="en-US" w:eastAsia="zh-CN"/>
        </w:rPr>
        <w:t>, e.g. other NWDAFs</w:t>
      </w:r>
      <w:r w:rsidR="007322A5">
        <w:rPr>
          <w:lang w:val="en-US" w:eastAsia="zh-CN"/>
        </w:rPr>
        <w:t>.</w:t>
      </w:r>
    </w:p>
    <w:p w14:paraId="7E5F38E0" w14:textId="5A613991" w:rsidR="00BF1449" w:rsidRPr="00BF1449" w:rsidRDefault="000F3525" w:rsidP="000F3525">
      <w:pPr>
        <w:pStyle w:val="B10"/>
        <w:rPr>
          <w:lang w:val="en-US" w:eastAsia="zh-CN"/>
        </w:rPr>
      </w:pPr>
      <w:r>
        <w:rPr>
          <w:lang w:val="en-US" w:eastAsia="zh-CN"/>
        </w:rPr>
        <w:t>-</w:t>
      </w:r>
      <w:r>
        <w:rPr>
          <w:lang w:val="en-US" w:eastAsia="zh-CN"/>
        </w:rPr>
        <w:tab/>
      </w:r>
      <w:r w:rsidR="00BF1449">
        <w:rPr>
          <w:lang w:val="en-US" w:eastAsia="zh-CN"/>
        </w:rPr>
        <w:t xml:space="preserve">Central NWDAF may belong to </w:t>
      </w:r>
      <w:r w:rsidR="00545786">
        <w:rPr>
          <w:lang w:val="en-US" w:eastAsia="zh-CN"/>
        </w:rPr>
        <w:t>an</w:t>
      </w:r>
      <w:r w:rsidR="00BF1449">
        <w:rPr>
          <w:lang w:val="en-US" w:eastAsia="zh-CN"/>
        </w:rPr>
        <w:t xml:space="preserve"> NWDAF Set</w:t>
      </w:r>
      <w:r w:rsidR="008024FF">
        <w:rPr>
          <w:lang w:val="en-US" w:eastAsia="zh-CN"/>
        </w:rPr>
        <w:t>, with</w:t>
      </w:r>
      <w:r w:rsidR="00BF1449">
        <w:rPr>
          <w:lang w:val="en-US" w:eastAsia="zh-CN"/>
        </w:rPr>
        <w:t xml:space="preserve"> NF Set functionalities as defined in Rel-16</w:t>
      </w:r>
      <w:r w:rsidR="008024FF">
        <w:rPr>
          <w:lang w:val="en-US" w:eastAsia="zh-CN"/>
        </w:rPr>
        <w:t>.</w:t>
      </w:r>
    </w:p>
    <w:p w14:paraId="0D553644" w14:textId="5269DA6D" w:rsidR="007322A5" w:rsidRPr="00545786" w:rsidRDefault="00596CE1" w:rsidP="000A2DB5">
      <w:pPr>
        <w:pStyle w:val="NO"/>
      </w:pPr>
      <w:r>
        <w:rPr>
          <w:lang w:val="en-US" w:eastAsia="zh-CN"/>
        </w:rPr>
        <w:t>NOTE</w:t>
      </w:r>
      <w:r w:rsidR="00983277">
        <w:rPr>
          <w:lang w:val="en-US" w:eastAsia="zh-CN"/>
        </w:rPr>
        <w:t xml:space="preserve"> 1</w:t>
      </w:r>
      <w:r>
        <w:rPr>
          <w:lang w:val="en-US" w:eastAsia="zh-CN"/>
        </w:rPr>
        <w:t>:</w:t>
      </w:r>
      <w:r>
        <w:rPr>
          <w:lang w:val="en-US" w:eastAsia="zh-CN"/>
        </w:rPr>
        <w:tab/>
        <w:t>The Central NWDAF</w:t>
      </w:r>
      <w:r w:rsidR="009A7DF8">
        <w:rPr>
          <w:lang w:val="en-US" w:eastAsia="zh-CN"/>
        </w:rPr>
        <w:t>, like other NWDAFs</w:t>
      </w:r>
      <w:r w:rsidR="008024FF">
        <w:rPr>
          <w:lang w:val="en-US" w:eastAsia="zh-CN"/>
        </w:rPr>
        <w:t>,</w:t>
      </w:r>
      <w:r w:rsidR="009A7DF8">
        <w:rPr>
          <w:lang w:val="en-US" w:eastAsia="zh-CN"/>
        </w:rPr>
        <w:t xml:space="preserve"> is</w:t>
      </w:r>
      <w:r>
        <w:rPr>
          <w:lang w:val="en-US" w:eastAsia="zh-CN"/>
        </w:rPr>
        <w:t xml:space="preserve"> also able to produce Output Analytics based on Input Data from one or more Data Sources.</w:t>
      </w:r>
      <w:r w:rsidR="00545786">
        <w:t xml:space="preserve"> That is, in case no distributed NWDAF instance exists to cover a specific Analytics Id for a specific Area of Interest, it may generate the corresponding Output Analytics by itself.</w:t>
      </w:r>
    </w:p>
    <w:p w14:paraId="0B2B8112" w14:textId="4383903E" w:rsidR="00645C7A" w:rsidRDefault="000F3525" w:rsidP="000F3525">
      <w:pPr>
        <w:pStyle w:val="B10"/>
        <w:rPr>
          <w:lang w:val="en-US" w:eastAsia="zh-CN"/>
        </w:rPr>
      </w:pPr>
      <w:r>
        <w:rPr>
          <w:lang w:val="en-US" w:eastAsia="zh-CN"/>
        </w:rPr>
        <w:t>-</w:t>
      </w:r>
      <w:r>
        <w:rPr>
          <w:lang w:val="en-US" w:eastAsia="zh-CN"/>
        </w:rPr>
        <w:tab/>
      </w:r>
      <w:bookmarkStart w:id="10" w:name="_Hlk47947666"/>
      <w:r w:rsidR="009C5B8A">
        <w:rPr>
          <w:lang w:val="en-US" w:eastAsia="zh-CN"/>
        </w:rPr>
        <w:t>Ha</w:t>
      </w:r>
      <w:r w:rsidR="009C5B8A" w:rsidRPr="00FB266F">
        <w:rPr>
          <w:lang w:val="en-US" w:eastAsia="zh-CN"/>
        </w:rPr>
        <w:t xml:space="preserve">s </w:t>
      </w:r>
      <w:r w:rsidR="003730A6" w:rsidRPr="00FB266F">
        <w:rPr>
          <w:lang w:val="en-US" w:eastAsia="zh-CN"/>
        </w:rPr>
        <w:t>"</w:t>
      </w:r>
      <w:bookmarkStart w:id="11" w:name="_Hlk48236758"/>
      <w:r w:rsidR="003730A6" w:rsidRPr="00FB266F">
        <w:rPr>
          <w:lang w:val="en-US" w:eastAsia="zh-CN"/>
        </w:rPr>
        <w:t>aggregator functionality indication</w:t>
      </w:r>
      <w:bookmarkEnd w:id="11"/>
      <w:r w:rsidR="004C475E" w:rsidRPr="00FB266F">
        <w:rPr>
          <w:lang w:val="en-US" w:eastAsia="zh-CN"/>
        </w:rPr>
        <w:t>"</w:t>
      </w:r>
      <w:r w:rsidR="003730A6" w:rsidRPr="00FB266F">
        <w:rPr>
          <w:lang w:val="en-US" w:eastAsia="zh-CN"/>
        </w:rPr>
        <w:t xml:space="preserve"> </w:t>
      </w:r>
      <w:bookmarkEnd w:id="10"/>
      <w:r w:rsidR="009C5B8A">
        <w:rPr>
          <w:lang w:val="en-US" w:eastAsia="zh-CN"/>
        </w:rPr>
        <w:t xml:space="preserve">in its profile </w:t>
      </w:r>
      <w:r w:rsidR="009C5B8A" w:rsidRPr="00FB266F">
        <w:rPr>
          <w:lang w:val="en-US" w:eastAsia="zh-CN"/>
        </w:rPr>
        <w:t>register</w:t>
      </w:r>
      <w:r w:rsidR="009C5B8A">
        <w:rPr>
          <w:lang w:val="en-US" w:eastAsia="zh-CN"/>
        </w:rPr>
        <w:t>ed</w:t>
      </w:r>
      <w:r w:rsidR="009C5B8A" w:rsidRPr="00FB266F">
        <w:rPr>
          <w:lang w:val="en-US" w:eastAsia="zh-CN"/>
        </w:rPr>
        <w:t xml:space="preserve"> </w:t>
      </w:r>
      <w:r w:rsidR="003730A6" w:rsidRPr="00FB266F">
        <w:rPr>
          <w:lang w:val="en-US" w:eastAsia="zh-CN"/>
        </w:rPr>
        <w:t>to the NRF.</w:t>
      </w:r>
      <w:r w:rsidR="00545786" w:rsidRPr="00FB266F">
        <w:rPr>
          <w:lang w:val="en-US" w:eastAsia="zh-CN"/>
        </w:rPr>
        <w:t xml:space="preserve"> This parameter indicates that it is a Central NWDAF.</w:t>
      </w:r>
    </w:p>
    <w:p w14:paraId="2288DA68" w14:textId="6839E5FE" w:rsidR="003730A6" w:rsidRPr="00C0467F" w:rsidRDefault="000F3525" w:rsidP="000F3525">
      <w:pPr>
        <w:pStyle w:val="B10"/>
        <w:rPr>
          <w:lang w:val="en-US" w:eastAsia="zh-CN"/>
        </w:rPr>
      </w:pPr>
      <w:r>
        <w:rPr>
          <w:lang w:val="en-US" w:eastAsia="zh-CN"/>
        </w:rPr>
        <w:t>-</w:t>
      </w:r>
      <w:r>
        <w:rPr>
          <w:lang w:val="en-US" w:eastAsia="zh-CN"/>
        </w:rPr>
        <w:tab/>
      </w:r>
      <w:r w:rsidR="003730A6" w:rsidRPr="00FB266F">
        <w:rPr>
          <w:lang w:val="en-US" w:eastAsia="zh-CN"/>
        </w:rPr>
        <w:t>Includes "</w:t>
      </w:r>
      <w:r w:rsidR="00C0467F" w:rsidRPr="00FB266F">
        <w:rPr>
          <w:lang w:val="en-US" w:eastAsia="zh-CN"/>
        </w:rPr>
        <w:t>a</w:t>
      </w:r>
      <w:r w:rsidR="003730A6" w:rsidRPr="00FB266F">
        <w:rPr>
          <w:lang w:val="en-US" w:eastAsia="zh-CN"/>
        </w:rPr>
        <w:t>ggregation</w:t>
      </w:r>
      <w:r w:rsidR="0042646B" w:rsidRPr="00FB266F">
        <w:rPr>
          <w:lang w:val="en-US" w:eastAsia="zh-CN"/>
        </w:rPr>
        <w:t xml:space="preserve"> analytics metadata request"</w:t>
      </w:r>
      <w:r w:rsidR="003730A6" w:rsidRPr="00FB266F">
        <w:rPr>
          <w:lang w:val="en-US" w:eastAsia="zh-CN"/>
        </w:rPr>
        <w:t xml:space="preserve"> indication in the </w:t>
      </w:r>
      <w:proofErr w:type="spellStart"/>
      <w:r w:rsidR="003730A6" w:rsidRPr="00FB266F">
        <w:rPr>
          <w:lang w:val="en-US" w:eastAsia="zh-CN"/>
        </w:rPr>
        <w:t>N</w:t>
      </w:r>
      <w:r w:rsidR="008024FF" w:rsidRPr="00FB266F">
        <w:rPr>
          <w:lang w:val="en-US" w:eastAsia="zh-CN"/>
        </w:rPr>
        <w:t>n</w:t>
      </w:r>
      <w:r w:rsidR="003730A6" w:rsidRPr="00FB266F">
        <w:rPr>
          <w:lang w:val="en-US" w:eastAsia="zh-CN"/>
        </w:rPr>
        <w:t>wdaf_AnalyticsInfo_Request</w:t>
      </w:r>
      <w:proofErr w:type="spellEnd"/>
      <w:r w:rsidR="008024FF" w:rsidRPr="00FB266F">
        <w:rPr>
          <w:lang w:val="en-US" w:eastAsia="zh-CN"/>
        </w:rPr>
        <w:t xml:space="preserve"> or </w:t>
      </w:r>
      <w:proofErr w:type="spellStart"/>
      <w:r w:rsidR="008024FF" w:rsidRPr="00FB266F">
        <w:t>Nnwdaf_AnalyticsSubscription_Subscribe</w:t>
      </w:r>
      <w:proofErr w:type="spellEnd"/>
      <w:r w:rsidRPr="00FB266F">
        <w:t xml:space="preserve"> request</w:t>
      </w:r>
      <w:r w:rsidR="00C0467F" w:rsidRPr="00FB266F">
        <w:rPr>
          <w:lang w:val="en-US" w:eastAsia="zh-CN"/>
        </w:rPr>
        <w:t xml:space="preserve"> </w:t>
      </w:r>
      <w:r w:rsidR="00F17B82" w:rsidRPr="00FB266F">
        <w:rPr>
          <w:lang w:val="en-US" w:eastAsia="zh-CN"/>
        </w:rPr>
        <w:t xml:space="preserve">message </w:t>
      </w:r>
      <w:r w:rsidR="003730A6" w:rsidRPr="00FB266F">
        <w:rPr>
          <w:lang w:val="en-US" w:eastAsia="zh-CN"/>
        </w:rPr>
        <w:t xml:space="preserve">sent </w:t>
      </w:r>
      <w:r w:rsidR="0011583E" w:rsidRPr="00FB266F">
        <w:rPr>
          <w:lang w:val="en-US" w:eastAsia="zh-CN"/>
        </w:rPr>
        <w:t xml:space="preserve">to other NWDAFs </w:t>
      </w:r>
      <w:r w:rsidR="003730A6" w:rsidRPr="00FB266F">
        <w:rPr>
          <w:lang w:val="en-US" w:eastAsia="zh-CN"/>
        </w:rPr>
        <w:t xml:space="preserve">requesting additionally </w:t>
      </w:r>
      <w:r w:rsidR="0011583E" w:rsidRPr="00FB266F">
        <w:rPr>
          <w:lang w:val="en-US" w:eastAsia="zh-CN"/>
        </w:rPr>
        <w:t xml:space="preserve">to provide </w:t>
      </w:r>
      <w:r w:rsidR="003730A6" w:rsidRPr="00FB266F">
        <w:rPr>
          <w:lang w:val="en-US" w:eastAsia="zh-CN"/>
        </w:rPr>
        <w:t>aggregation</w:t>
      </w:r>
      <w:r w:rsidR="00A12673" w:rsidRPr="00FB266F">
        <w:rPr>
          <w:lang w:val="en-US" w:eastAsia="zh-CN"/>
        </w:rPr>
        <w:t xml:space="preserve"> analytics</w:t>
      </w:r>
      <w:r w:rsidR="003730A6" w:rsidRPr="00FB266F">
        <w:rPr>
          <w:lang w:val="en-US" w:eastAsia="zh-CN"/>
        </w:rPr>
        <w:t xml:space="preserve"> </w:t>
      </w:r>
      <w:r w:rsidR="0011583E" w:rsidRPr="00FB266F">
        <w:rPr>
          <w:lang w:val="en-US" w:eastAsia="zh-CN"/>
        </w:rPr>
        <w:t>metadata related to the</w:t>
      </w:r>
      <w:r w:rsidR="0011583E">
        <w:rPr>
          <w:lang w:val="en-US" w:eastAsia="zh-CN"/>
        </w:rPr>
        <w:t xml:space="preserve"> produced Output Analytics</w:t>
      </w:r>
      <w:r w:rsidR="003730A6">
        <w:rPr>
          <w:lang w:val="en-US" w:eastAsia="zh-CN"/>
        </w:rPr>
        <w:t>.</w:t>
      </w:r>
    </w:p>
    <w:p w14:paraId="056E9E4D" w14:textId="4B74EF36" w:rsidR="00645C7A" w:rsidRDefault="009C5B8A" w:rsidP="000F3525">
      <w:pPr>
        <w:pStyle w:val="B10"/>
        <w:rPr>
          <w:lang w:val="en-US" w:eastAsia="zh-CN"/>
        </w:rPr>
      </w:pPr>
      <w:r>
        <w:rPr>
          <w:lang w:val="en-US" w:eastAsia="zh-CN"/>
        </w:rPr>
        <w:t>NOTE</w:t>
      </w:r>
      <w:r w:rsidR="00983277">
        <w:rPr>
          <w:lang w:val="en-US" w:eastAsia="zh-CN"/>
        </w:rPr>
        <w:t xml:space="preserve"> 2</w:t>
      </w:r>
      <w:r>
        <w:rPr>
          <w:lang w:val="en-US" w:eastAsia="zh-CN"/>
        </w:rPr>
        <w:t>:</w:t>
      </w:r>
      <w:r>
        <w:rPr>
          <w:lang w:val="en-US" w:eastAsia="zh-CN"/>
        </w:rPr>
        <w:tab/>
      </w:r>
      <w:r w:rsidR="00645C7A">
        <w:rPr>
          <w:lang w:val="en-US" w:eastAsia="zh-CN"/>
        </w:rPr>
        <w:t xml:space="preserve">It is assumed that per Analytics ID at least one Central NWDAF exists which is covering the entire PLMN. This is to ensure that there is at least one NWDAF in the </w:t>
      </w:r>
      <w:r w:rsidR="00545786">
        <w:rPr>
          <w:lang w:val="en-US" w:eastAsia="zh-CN"/>
        </w:rPr>
        <w:t xml:space="preserve">PLMN </w:t>
      </w:r>
      <w:r w:rsidR="00645C7A">
        <w:rPr>
          <w:lang w:val="en-US" w:eastAsia="zh-CN"/>
        </w:rPr>
        <w:t>that can provide the Output Analytics for a</w:t>
      </w:r>
      <w:r w:rsidR="00545786">
        <w:rPr>
          <w:lang w:val="en-US" w:eastAsia="zh-CN"/>
        </w:rPr>
        <w:t xml:space="preserve"> </w:t>
      </w:r>
      <w:proofErr w:type="gramStart"/>
      <w:r w:rsidR="00545786">
        <w:rPr>
          <w:lang w:val="en-US" w:eastAsia="zh-CN"/>
        </w:rPr>
        <w:t>particular</w:t>
      </w:r>
      <w:r w:rsidR="00645C7A">
        <w:rPr>
          <w:lang w:val="en-US" w:eastAsia="zh-CN"/>
        </w:rPr>
        <w:t xml:space="preserve"> Analytics ID</w:t>
      </w:r>
      <w:proofErr w:type="gramEnd"/>
      <w:r w:rsidR="00645C7A">
        <w:rPr>
          <w:lang w:val="en-US" w:eastAsia="zh-CN"/>
        </w:rPr>
        <w:t xml:space="preserve"> for any requested Area of Interest.</w:t>
      </w:r>
    </w:p>
    <w:p w14:paraId="594517F5" w14:textId="471B6255" w:rsidR="00D52530" w:rsidRDefault="00D52530" w:rsidP="00D52530">
      <w:pPr>
        <w:rPr>
          <w:lang w:val="en-US" w:eastAsia="zh-CN"/>
        </w:rPr>
      </w:pPr>
      <w:r>
        <w:rPr>
          <w:lang w:val="en-US" w:eastAsia="zh-CN"/>
        </w:rPr>
        <w:t>NRF:</w:t>
      </w:r>
    </w:p>
    <w:p w14:paraId="3B50963C" w14:textId="45AE6A9F" w:rsidR="000A2DB5" w:rsidRDefault="000F3525" w:rsidP="000F3525">
      <w:pPr>
        <w:pStyle w:val="B10"/>
        <w:rPr>
          <w:lang w:val="en-US" w:eastAsia="zh-CN"/>
        </w:rPr>
      </w:pPr>
      <w:r>
        <w:rPr>
          <w:lang w:val="en-US" w:eastAsia="zh-CN"/>
        </w:rPr>
        <w:t>-</w:t>
      </w:r>
      <w:r>
        <w:rPr>
          <w:lang w:val="en-US" w:eastAsia="zh-CN"/>
        </w:rPr>
        <w:tab/>
      </w:r>
      <w:r w:rsidR="00D52530" w:rsidRPr="000519B7">
        <w:rPr>
          <w:lang w:val="en-US" w:eastAsia="zh-CN"/>
        </w:rPr>
        <w:t>Stores the NF</w:t>
      </w:r>
      <w:r w:rsidR="004C01A7">
        <w:rPr>
          <w:lang w:val="en-US" w:eastAsia="zh-CN"/>
        </w:rPr>
        <w:t xml:space="preserve"> </w:t>
      </w:r>
      <w:r w:rsidR="00D52530" w:rsidRPr="000519B7">
        <w:rPr>
          <w:lang w:val="en-US" w:eastAsia="zh-CN"/>
        </w:rPr>
        <w:t>Profile of the NWDAF</w:t>
      </w:r>
      <w:r w:rsidR="007F165A" w:rsidRPr="000519B7">
        <w:rPr>
          <w:lang w:val="en-US" w:eastAsia="zh-CN"/>
        </w:rPr>
        <w:t xml:space="preserve"> </w:t>
      </w:r>
      <w:r w:rsidR="004C01A7">
        <w:rPr>
          <w:lang w:val="en-US" w:eastAsia="zh-CN"/>
        </w:rPr>
        <w:t>i</w:t>
      </w:r>
      <w:r w:rsidR="007F165A" w:rsidRPr="000519B7">
        <w:rPr>
          <w:lang w:val="en-US" w:eastAsia="zh-CN"/>
        </w:rPr>
        <w:t>nstance</w:t>
      </w:r>
      <w:r w:rsidR="00D52530" w:rsidRPr="000519B7">
        <w:rPr>
          <w:lang w:val="en-US" w:eastAsia="zh-CN"/>
        </w:rPr>
        <w:t>s</w:t>
      </w:r>
      <w:r w:rsidR="002622EB">
        <w:rPr>
          <w:lang w:val="en-US" w:eastAsia="zh-CN"/>
        </w:rPr>
        <w:t xml:space="preserve">, including </w:t>
      </w:r>
      <w:r w:rsidR="002622EB" w:rsidRPr="002D10A0">
        <w:rPr>
          <w:lang w:val="en-US" w:eastAsia="zh-CN"/>
        </w:rPr>
        <w:t xml:space="preserve">"analytics metadata provisioning capability" parameter </w:t>
      </w:r>
      <w:r w:rsidR="002622EB">
        <w:rPr>
          <w:lang w:eastAsia="zh-CN"/>
        </w:rPr>
        <w:t>for distributed NWDAF and "</w:t>
      </w:r>
      <w:r w:rsidR="002622EB" w:rsidRPr="00FB266F">
        <w:rPr>
          <w:lang w:val="en-US" w:eastAsia="zh-CN"/>
        </w:rPr>
        <w:t>aggregator functionality</w:t>
      </w:r>
      <w:r w:rsidR="002622EB">
        <w:rPr>
          <w:lang w:val="en-US" w:eastAsia="zh-CN"/>
        </w:rPr>
        <w:t>"</w:t>
      </w:r>
      <w:r w:rsidR="002622EB" w:rsidRPr="00FB266F">
        <w:rPr>
          <w:lang w:val="en-US" w:eastAsia="zh-CN"/>
        </w:rPr>
        <w:t xml:space="preserve"> indication</w:t>
      </w:r>
      <w:r w:rsidR="002622EB">
        <w:rPr>
          <w:lang w:val="en-US" w:eastAsia="zh-CN"/>
        </w:rPr>
        <w:t xml:space="preserve"> for central NWDAF</w:t>
      </w:r>
      <w:r w:rsidR="007F165A" w:rsidRPr="000519B7">
        <w:rPr>
          <w:lang w:val="en-US" w:eastAsia="zh-CN"/>
        </w:rPr>
        <w:t>.</w:t>
      </w:r>
    </w:p>
    <w:p w14:paraId="7BB99899" w14:textId="46281A54" w:rsidR="00B02E52" w:rsidRDefault="000F3525" w:rsidP="000F3525">
      <w:pPr>
        <w:pStyle w:val="B10"/>
        <w:rPr>
          <w:lang w:val="en-US" w:eastAsia="zh-CN"/>
        </w:rPr>
      </w:pPr>
      <w:r>
        <w:rPr>
          <w:lang w:val="en-US" w:eastAsia="zh-CN"/>
        </w:rPr>
        <w:t>-</w:t>
      </w:r>
      <w:r>
        <w:rPr>
          <w:lang w:val="en-US" w:eastAsia="zh-CN"/>
        </w:rPr>
        <w:tab/>
        <w:t>R</w:t>
      </w:r>
      <w:r w:rsidR="00A630EE">
        <w:rPr>
          <w:lang w:val="en-US" w:eastAsia="zh-CN"/>
        </w:rPr>
        <w:t xml:space="preserve">eturns the NWDAF(s) matching </w:t>
      </w:r>
      <w:r w:rsidR="00480802">
        <w:rPr>
          <w:lang w:val="en-US" w:eastAsia="zh-CN"/>
        </w:rPr>
        <w:t xml:space="preserve">attributes in the </w:t>
      </w:r>
      <w:proofErr w:type="spellStart"/>
      <w:r w:rsidR="00480802">
        <w:rPr>
          <w:lang w:val="en-US" w:eastAsia="zh-CN"/>
        </w:rPr>
        <w:t>Nnrf_NFDiscovery_Request</w:t>
      </w:r>
      <w:proofErr w:type="spellEnd"/>
      <w:r w:rsidR="00A630EE">
        <w:rPr>
          <w:lang w:val="en-US" w:eastAsia="zh-CN"/>
        </w:rPr>
        <w:t xml:space="preserve">, as in Release-16. </w:t>
      </w:r>
    </w:p>
    <w:p w14:paraId="46C0952F" w14:textId="73075F8F" w:rsidR="00D52530" w:rsidRPr="00B02E52" w:rsidRDefault="00B02E52" w:rsidP="00B02E52">
      <w:pPr>
        <w:pStyle w:val="NO"/>
        <w:rPr>
          <w:lang w:eastAsia="zh-CN"/>
        </w:rPr>
      </w:pPr>
      <w:r>
        <w:rPr>
          <w:lang w:val="en-US" w:eastAsia="zh-CN"/>
        </w:rPr>
        <w:t>NOTE</w:t>
      </w:r>
      <w:r w:rsidR="00983277">
        <w:rPr>
          <w:lang w:val="en-US" w:eastAsia="zh-CN"/>
        </w:rPr>
        <w:t xml:space="preserve"> 3</w:t>
      </w:r>
      <w:r>
        <w:rPr>
          <w:lang w:val="en-US" w:eastAsia="zh-CN"/>
        </w:rPr>
        <w:t>:</w:t>
      </w:r>
      <w:r>
        <w:rPr>
          <w:lang w:val="en-US" w:eastAsia="zh-CN"/>
        </w:rPr>
        <w:tab/>
      </w:r>
      <w:r w:rsidRPr="00B02E52">
        <w:t xml:space="preserve"> </w:t>
      </w:r>
      <w:r w:rsidRPr="00B02E52">
        <w:rPr>
          <w:lang w:val="en-US" w:eastAsia="zh-CN"/>
        </w:rPr>
        <w:t>According to the assumption that the Central NWDAF covers the whole PLMN, at least the Central NWDAF will be returned in case no other NWDAF matches the requested parameters.</w:t>
      </w:r>
    </w:p>
    <w:p w14:paraId="67E1A478" w14:textId="4108AB15" w:rsidR="00D8004E" w:rsidRDefault="000A2DB5" w:rsidP="000A2DB5">
      <w:pPr>
        <w:rPr>
          <w:lang w:val="en-US" w:eastAsia="zh-CN"/>
        </w:rPr>
      </w:pPr>
      <w:r>
        <w:rPr>
          <w:lang w:val="en-US" w:eastAsia="zh-CN"/>
        </w:rPr>
        <w:t>Analytics Consumer:</w:t>
      </w:r>
    </w:p>
    <w:p w14:paraId="0498224B" w14:textId="2C7AAC71" w:rsidR="000A2DB5" w:rsidRDefault="000F3525" w:rsidP="000F3525">
      <w:pPr>
        <w:pStyle w:val="B10"/>
        <w:rPr>
          <w:lang w:val="en-US" w:eastAsia="zh-CN"/>
        </w:rPr>
      </w:pPr>
      <w:r>
        <w:rPr>
          <w:lang w:val="en-US" w:eastAsia="zh-CN"/>
        </w:rPr>
        <w:t>-</w:t>
      </w:r>
      <w:r>
        <w:rPr>
          <w:lang w:val="en-US" w:eastAsia="zh-CN"/>
        </w:rPr>
        <w:tab/>
      </w:r>
      <w:r w:rsidR="000A2DB5">
        <w:rPr>
          <w:lang w:val="en-US" w:eastAsia="zh-CN"/>
        </w:rPr>
        <w:t xml:space="preserve">Requests or subscribes to receive Analytics for one or more Analytic IDs </w:t>
      </w:r>
      <w:proofErr w:type="gramStart"/>
      <w:r w:rsidR="000A2DB5">
        <w:rPr>
          <w:lang w:val="en-US" w:eastAsia="zh-CN"/>
        </w:rPr>
        <w:t>in a given</w:t>
      </w:r>
      <w:proofErr w:type="gramEnd"/>
      <w:r w:rsidR="000A2DB5">
        <w:rPr>
          <w:lang w:val="en-US" w:eastAsia="zh-CN"/>
        </w:rPr>
        <w:t xml:space="preserve"> Area of Interest</w:t>
      </w:r>
      <w:r w:rsidR="007F165A">
        <w:rPr>
          <w:lang w:val="en-US" w:eastAsia="zh-CN"/>
        </w:rPr>
        <w:t xml:space="preserve">, as </w:t>
      </w:r>
      <w:r w:rsidR="004F4E4F">
        <w:rPr>
          <w:lang w:val="en-US" w:eastAsia="zh-CN"/>
        </w:rPr>
        <w:t>per</w:t>
      </w:r>
      <w:r w:rsidR="007F165A">
        <w:rPr>
          <w:lang w:val="en-US" w:eastAsia="zh-CN"/>
        </w:rPr>
        <w:t xml:space="preserve"> Release-16</w:t>
      </w:r>
      <w:r w:rsidR="004F4E4F">
        <w:rPr>
          <w:lang w:val="en-US" w:eastAsia="zh-CN"/>
        </w:rPr>
        <w:t xml:space="preserve"> specified </w:t>
      </w:r>
      <w:proofErr w:type="spellStart"/>
      <w:r w:rsidR="004F4E4F">
        <w:rPr>
          <w:lang w:val="en-US" w:eastAsia="zh-CN"/>
        </w:rPr>
        <w:t>behaviour</w:t>
      </w:r>
      <w:proofErr w:type="spellEnd"/>
      <w:r w:rsidR="007F165A">
        <w:rPr>
          <w:lang w:val="en-US" w:eastAsia="zh-CN"/>
        </w:rPr>
        <w:t>.</w:t>
      </w:r>
    </w:p>
    <w:bookmarkEnd w:id="6"/>
    <w:p w14:paraId="2587AFCE" w14:textId="2177755C" w:rsidR="00767897" w:rsidRDefault="00F45D34" w:rsidP="00767897">
      <w:pPr>
        <w:pStyle w:val="Heading3"/>
        <w:rPr>
          <w:lang w:eastAsia="ko-KR"/>
        </w:rPr>
      </w:pPr>
      <w:r>
        <w:rPr>
          <w:lang w:eastAsia="ko-KR"/>
        </w:rPr>
        <w:t xml:space="preserve">6.x.3. </w:t>
      </w:r>
      <w:r w:rsidR="00767897">
        <w:rPr>
          <w:lang w:eastAsia="ko-KR"/>
        </w:rPr>
        <w:t>Procedures</w:t>
      </w:r>
    </w:p>
    <w:p w14:paraId="3618B383" w14:textId="1B42F0D0" w:rsidR="00CE28F1" w:rsidRDefault="00CE28F1" w:rsidP="000F3525">
      <w:pPr>
        <w:pStyle w:val="Heading4"/>
        <w:rPr>
          <w:lang w:eastAsia="ko-KR"/>
        </w:rPr>
      </w:pPr>
      <w:r>
        <w:rPr>
          <w:lang w:eastAsia="ko-KR"/>
        </w:rPr>
        <w:t>6.X.3.1</w:t>
      </w:r>
      <w:r>
        <w:rPr>
          <w:lang w:eastAsia="ko-KR"/>
        </w:rPr>
        <w:tab/>
        <w:t xml:space="preserve">NWDAF </w:t>
      </w:r>
      <w:r w:rsidR="004C475E">
        <w:rPr>
          <w:lang w:eastAsia="ko-KR"/>
        </w:rPr>
        <w:t>r</w:t>
      </w:r>
      <w:r w:rsidR="00A674C6">
        <w:rPr>
          <w:lang w:eastAsia="ko-KR"/>
        </w:rPr>
        <w:t>egistration</w:t>
      </w:r>
      <w:r>
        <w:rPr>
          <w:lang w:eastAsia="ko-KR"/>
        </w:rPr>
        <w:t xml:space="preserve"> </w:t>
      </w:r>
      <w:r w:rsidR="004C475E">
        <w:rPr>
          <w:lang w:eastAsia="ko-KR"/>
        </w:rPr>
        <w:t>p</w:t>
      </w:r>
      <w:r>
        <w:rPr>
          <w:lang w:eastAsia="ko-KR"/>
        </w:rPr>
        <w:t>rocedure</w:t>
      </w:r>
    </w:p>
    <w:p w14:paraId="262E96D6" w14:textId="721D1F38" w:rsidR="00CE28F1" w:rsidRDefault="00CE28F1" w:rsidP="00767897">
      <w:pPr>
        <w:rPr>
          <w:lang w:eastAsia="ko-KR"/>
        </w:rPr>
      </w:pPr>
      <w:r>
        <w:t>Figure 6.X.3</w:t>
      </w:r>
      <w:r w:rsidR="000F3525">
        <w:t>.1</w:t>
      </w:r>
      <w:r>
        <w:t xml:space="preserve">-1 provides the </w:t>
      </w:r>
      <w:r w:rsidR="00A674C6">
        <w:t xml:space="preserve">procedure of </w:t>
      </w:r>
      <w:r>
        <w:t xml:space="preserve">NWDAF </w:t>
      </w:r>
      <w:r w:rsidR="004C01A7">
        <w:t>r</w:t>
      </w:r>
      <w:r>
        <w:t>egistration to the NRF.</w:t>
      </w:r>
    </w:p>
    <w:p w14:paraId="41FCCB6F" w14:textId="59808E8D" w:rsidR="003D0D5D" w:rsidRDefault="003D0D5D" w:rsidP="003C347A">
      <w:pPr>
        <w:pStyle w:val="FL"/>
      </w:pPr>
    </w:p>
    <w:p w14:paraId="7F147484" w14:textId="035A02B0" w:rsidR="001B39C9" w:rsidRDefault="00335655" w:rsidP="00827820">
      <w:pPr>
        <w:pStyle w:val="TH"/>
      </w:pPr>
      <w:r>
        <w:object w:dxaOrig="11655" w:dyaOrig="7695" w14:anchorId="339E180F">
          <v:shape id="_x0000_i1026" type="#_x0000_t75" style="width:401.25pt;height:265.5pt" o:ole="">
            <v:imagedata r:id="rId16" o:title=""/>
          </v:shape>
          <o:OLEObject Type="Embed" ProgID="Visio.Drawing.15" ShapeID="_x0000_i1026" DrawAspect="Content" ObjectID="_1658859755" r:id="rId17"/>
        </w:object>
      </w:r>
    </w:p>
    <w:p w14:paraId="0AD38745" w14:textId="5D7089C0" w:rsidR="00CE28F1" w:rsidRDefault="00CE28F1" w:rsidP="003D0D5D">
      <w:pPr>
        <w:pStyle w:val="TF"/>
        <w:rPr>
          <w:lang w:eastAsia="ko-KR"/>
        </w:rPr>
      </w:pPr>
      <w:r>
        <w:t>Figure 6.X.3</w:t>
      </w:r>
      <w:r w:rsidR="009B1E92">
        <w:t>.1</w:t>
      </w:r>
      <w:r>
        <w:t>-1</w:t>
      </w:r>
      <w:r w:rsidR="004F4E4F">
        <w:t>:</w:t>
      </w:r>
      <w:r>
        <w:t xml:space="preserve"> NWDAF </w:t>
      </w:r>
      <w:r w:rsidR="004C475E">
        <w:t>r</w:t>
      </w:r>
      <w:r>
        <w:t xml:space="preserve">egistration </w:t>
      </w:r>
      <w:r w:rsidR="004C475E">
        <w:t>p</w:t>
      </w:r>
      <w:r>
        <w:t>rocedure</w:t>
      </w:r>
    </w:p>
    <w:p w14:paraId="57415FAE" w14:textId="4241DFBA" w:rsidR="00DF152E" w:rsidRDefault="00DF152E" w:rsidP="004F4E4F">
      <w:pPr>
        <w:pStyle w:val="B10"/>
      </w:pPr>
      <w:r>
        <w:rPr>
          <w:lang w:val="en-US"/>
        </w:rPr>
        <w:t>1</w:t>
      </w:r>
      <w:r w:rsidR="004F4E4F">
        <w:rPr>
          <w:lang w:val="en-US"/>
        </w:rPr>
        <w:t>.</w:t>
      </w:r>
      <w:r w:rsidR="004F4E4F">
        <w:rPr>
          <w:lang w:val="en-US"/>
        </w:rPr>
        <w:tab/>
      </w:r>
      <w:r>
        <w:rPr>
          <w:lang w:val="en-US"/>
        </w:rPr>
        <w:t xml:space="preserve">NWDAF 1 </w:t>
      </w:r>
      <w:r>
        <w:t>is one of the distributed NWDAFs, and it registers its NF</w:t>
      </w:r>
      <w:r w:rsidR="004C475E">
        <w:t xml:space="preserve"> </w:t>
      </w:r>
      <w:r>
        <w:t xml:space="preserve">Profile with NRF. This is </w:t>
      </w:r>
      <w:proofErr w:type="gramStart"/>
      <w:r>
        <w:t>similar to</w:t>
      </w:r>
      <w:proofErr w:type="gramEnd"/>
      <w:r>
        <w:t xml:space="preserve"> the existing procedure</w:t>
      </w:r>
      <w:r w:rsidR="00A674C6">
        <w:t>,</w:t>
      </w:r>
      <w:r>
        <w:t xml:space="preserve"> e.g.</w:t>
      </w:r>
      <w:r w:rsidR="00A674C6">
        <w:t>,</w:t>
      </w:r>
      <w:r>
        <w:t xml:space="preserve"> as defined in </w:t>
      </w:r>
      <w:r w:rsidR="00A674C6">
        <w:t xml:space="preserve">3GPP </w:t>
      </w:r>
      <w:r>
        <w:t>TS 23.502</w:t>
      </w:r>
      <w:r w:rsidR="004C475E">
        <w:t xml:space="preserve"> [5]</w:t>
      </w:r>
      <w:r w:rsidR="00E0509E">
        <w:t>,</w:t>
      </w:r>
      <w:r w:rsidR="00E0509E" w:rsidRPr="00E0509E">
        <w:t xml:space="preserve"> </w:t>
      </w:r>
      <w:r w:rsidR="00E0509E">
        <w:t xml:space="preserve">but with an additional indication, if supported by this NWDAF </w:t>
      </w:r>
      <w:r w:rsidR="004C475E">
        <w:t>i</w:t>
      </w:r>
      <w:r w:rsidR="00E0509E">
        <w:t>nstance, indicating "</w:t>
      </w:r>
      <w:r w:rsidR="00E0509E" w:rsidRPr="0042646B">
        <w:t>analytics metadata provisioning capability</w:t>
      </w:r>
      <w:r w:rsidR="00E0509E">
        <w:t xml:space="preserve">". This indicator is used by NWDAF Service Consumer, for example a Central NWDAF, to request Output Analytics, and if needed, aggregation analytics metadata by including </w:t>
      </w:r>
      <w:r w:rsidR="004C475E">
        <w:t xml:space="preserve">the </w:t>
      </w:r>
      <w:r w:rsidR="00E0509E">
        <w:t>indicator "</w:t>
      </w:r>
      <w:r w:rsidR="00E0509E" w:rsidRPr="00C15EAD">
        <w:t>aggregation analytics metadata request</w:t>
      </w:r>
      <w:r w:rsidR="00E0509E">
        <w:t>" in the request message.</w:t>
      </w:r>
    </w:p>
    <w:p w14:paraId="64F73E7B" w14:textId="7430CC37" w:rsidR="00DF152E" w:rsidRDefault="00DF152E" w:rsidP="004F4E4F">
      <w:pPr>
        <w:pStyle w:val="B10"/>
      </w:pPr>
      <w:r>
        <w:t>2</w:t>
      </w:r>
      <w:r w:rsidR="004F4E4F">
        <w:t>.</w:t>
      </w:r>
      <w:r w:rsidR="004F4E4F">
        <w:tab/>
      </w:r>
      <w:r>
        <w:t xml:space="preserve">NRF on receipt of the registration request in the above step </w:t>
      </w:r>
      <w:r w:rsidR="0092463D">
        <w:t>1</w:t>
      </w:r>
      <w:r>
        <w:t>, stores NF</w:t>
      </w:r>
      <w:r w:rsidR="004C475E">
        <w:t xml:space="preserve"> </w:t>
      </w:r>
      <w:r>
        <w:t xml:space="preserve">Profile of this NWDAF </w:t>
      </w:r>
      <w:r w:rsidR="004C475E">
        <w:t>i</w:t>
      </w:r>
      <w:r>
        <w:t>nstance.</w:t>
      </w:r>
    </w:p>
    <w:p w14:paraId="7C24DC9C" w14:textId="552583F7" w:rsidR="00DF152E" w:rsidRDefault="00DF152E" w:rsidP="004F4E4F">
      <w:pPr>
        <w:pStyle w:val="B10"/>
      </w:pPr>
      <w:r>
        <w:t>3</w:t>
      </w:r>
      <w:r w:rsidR="00A674C6">
        <w:t>.</w:t>
      </w:r>
      <w:r w:rsidR="004F4E4F">
        <w:tab/>
      </w:r>
      <w:r>
        <w:rPr>
          <w:lang w:val="en-US"/>
        </w:rPr>
        <w:t>NRF confirms successful registration to NWDAF 2</w:t>
      </w:r>
      <w:r w:rsidR="004C475E">
        <w:rPr>
          <w:lang w:val="en-US"/>
        </w:rPr>
        <w:t xml:space="preserve"> </w:t>
      </w:r>
      <w:r w:rsidR="004C475E">
        <w:t xml:space="preserve">with </w:t>
      </w:r>
      <w:proofErr w:type="spellStart"/>
      <w:r w:rsidR="004C475E">
        <w:t>Nnrf_NFManagement_NFRegister</w:t>
      </w:r>
      <w:proofErr w:type="spellEnd"/>
      <w:r w:rsidR="004C475E">
        <w:t xml:space="preserve"> Response message</w:t>
      </w:r>
      <w:r>
        <w:rPr>
          <w:lang w:val="en-US"/>
        </w:rPr>
        <w:t>.</w:t>
      </w:r>
    </w:p>
    <w:p w14:paraId="2FC24482" w14:textId="2786505E" w:rsidR="00CE28F1" w:rsidRDefault="00CE28F1" w:rsidP="004F4E4F">
      <w:pPr>
        <w:pStyle w:val="B10"/>
      </w:pPr>
      <w:r>
        <w:t>4</w:t>
      </w:r>
      <w:r w:rsidR="004F4E4F">
        <w:t>.</w:t>
      </w:r>
      <w:r w:rsidR="004F4E4F">
        <w:tab/>
      </w:r>
      <w:r>
        <w:t>Aggregator Function</w:t>
      </w:r>
      <w:r w:rsidR="00A674C6">
        <w:t>,</w:t>
      </w:r>
      <w:r>
        <w:t xml:space="preserve"> i.e.</w:t>
      </w:r>
      <w:r w:rsidR="00A674C6">
        <w:t>,</w:t>
      </w:r>
      <w:r>
        <w:t xml:space="preserve"> Central NWDAF</w:t>
      </w:r>
      <w:r w:rsidR="003C347A">
        <w:t xml:space="preserve"> 1</w:t>
      </w:r>
      <w:r>
        <w:t xml:space="preserve">, registers with NRF and sends </w:t>
      </w:r>
      <w:proofErr w:type="spellStart"/>
      <w:r>
        <w:t>Nnrf_NF</w:t>
      </w:r>
      <w:r w:rsidR="00A674C6">
        <w:t>M</w:t>
      </w:r>
      <w:r>
        <w:t>anagement_NFRegister</w:t>
      </w:r>
      <w:proofErr w:type="spellEnd"/>
      <w:r>
        <w:t xml:space="preserve"> request to NRF. In the request </w:t>
      </w:r>
      <w:r w:rsidR="00A674C6">
        <w:t xml:space="preserve">the Central </w:t>
      </w:r>
      <w:r w:rsidR="00E40495">
        <w:t>NWDAF</w:t>
      </w:r>
      <w:r w:rsidR="003C347A">
        <w:t xml:space="preserve"> 1</w:t>
      </w:r>
      <w:r>
        <w:t xml:space="preserve"> provides S</w:t>
      </w:r>
      <w:r w:rsidRPr="008F3EDD">
        <w:t>upported Analytics ID</w:t>
      </w:r>
      <w:r>
        <w:t>(s)</w:t>
      </w:r>
      <w:r w:rsidRPr="008F3EDD">
        <w:t>,</w:t>
      </w:r>
      <w:r w:rsidR="00E40495">
        <w:t xml:space="preserve"> </w:t>
      </w:r>
      <w:r>
        <w:t xml:space="preserve">Service Area or </w:t>
      </w:r>
      <w:r w:rsidRPr="008F3EDD">
        <w:t>TAI</w:t>
      </w:r>
      <w:r>
        <w:t>(s)</w:t>
      </w:r>
      <w:r w:rsidR="00A674C6">
        <w:t> </w:t>
      </w:r>
      <w:r w:rsidRPr="008F3EDD">
        <w:t>=</w:t>
      </w:r>
      <w:r w:rsidR="00A674C6">
        <w:t> </w:t>
      </w:r>
      <w:r w:rsidRPr="008F3EDD">
        <w:t>PLMN</w:t>
      </w:r>
      <w:r w:rsidR="00E40495">
        <w:t xml:space="preserve"> and </w:t>
      </w:r>
      <w:r w:rsidR="00A674C6">
        <w:t>"a</w:t>
      </w:r>
      <w:r>
        <w:t>ggregator function</w:t>
      </w:r>
      <w:r w:rsidR="00A674C6">
        <w:t>ality</w:t>
      </w:r>
      <w:r>
        <w:t xml:space="preserve"> indicat</w:t>
      </w:r>
      <w:r w:rsidR="00A674C6">
        <w:t>ion"</w:t>
      </w:r>
      <w:r w:rsidR="00E40495">
        <w:t xml:space="preserve"> (</w:t>
      </w:r>
      <w:r w:rsidR="00A674C6">
        <w:t>i.e., i</w:t>
      </w:r>
      <w:r>
        <w:t xml:space="preserve">ndication that it </w:t>
      </w:r>
      <w:r w:rsidR="00F17B82">
        <w:t xml:space="preserve">additionally </w:t>
      </w:r>
      <w:r w:rsidR="00A674C6">
        <w:t>provides</w:t>
      </w:r>
      <w:r>
        <w:t xml:space="preserve"> </w:t>
      </w:r>
      <w:r w:rsidR="00E40495">
        <w:t xml:space="preserve">aggregation </w:t>
      </w:r>
      <w:r w:rsidR="00DF152E">
        <w:t>functionality</w:t>
      </w:r>
      <w:r w:rsidR="00E40495">
        <w:t>)</w:t>
      </w:r>
      <w:r>
        <w:t xml:space="preserve">. </w:t>
      </w:r>
    </w:p>
    <w:p w14:paraId="4ACAFEE0" w14:textId="0E924753" w:rsidR="00CE28F1" w:rsidRDefault="00CE28F1" w:rsidP="004F4E4F">
      <w:pPr>
        <w:pStyle w:val="B10"/>
        <w:rPr>
          <w:lang w:val="en-US"/>
        </w:rPr>
      </w:pPr>
      <w:r>
        <w:t>5</w:t>
      </w:r>
      <w:r w:rsidR="00E40495">
        <w:t>.</w:t>
      </w:r>
      <w:r w:rsidR="00E40495">
        <w:tab/>
      </w:r>
      <w:r>
        <w:t>NRF stores the NF</w:t>
      </w:r>
      <w:r w:rsidR="004C475E">
        <w:t xml:space="preserve"> </w:t>
      </w:r>
      <w:r>
        <w:t xml:space="preserve">Profile for </w:t>
      </w:r>
      <w:r w:rsidR="003C347A">
        <w:t xml:space="preserve">the Central </w:t>
      </w:r>
      <w:r>
        <w:t>NWDAF</w:t>
      </w:r>
      <w:r w:rsidR="003C347A">
        <w:t xml:space="preserve"> 1</w:t>
      </w:r>
      <w:r>
        <w:t xml:space="preserve">, along with </w:t>
      </w:r>
      <w:r w:rsidR="00A674C6">
        <w:t>"</w:t>
      </w:r>
      <w:r>
        <w:t>aggregator function</w:t>
      </w:r>
      <w:r w:rsidR="00A674C6">
        <w:t>ality</w:t>
      </w:r>
      <w:r>
        <w:t xml:space="preserve"> indication</w:t>
      </w:r>
      <w:r w:rsidR="00A674C6">
        <w:t>"</w:t>
      </w:r>
      <w:r>
        <w:rPr>
          <w:lang w:val="en-US"/>
        </w:rPr>
        <w:t>,</w:t>
      </w:r>
      <w:r w:rsidRPr="006D102C">
        <w:rPr>
          <w:lang w:val="en-US"/>
        </w:rPr>
        <w:t xml:space="preserve"> indicating </w:t>
      </w:r>
      <w:r w:rsidR="004C475E">
        <w:rPr>
          <w:lang w:val="en-US"/>
        </w:rPr>
        <w:t xml:space="preserve">that </w:t>
      </w:r>
      <w:r>
        <w:rPr>
          <w:lang w:val="en-US"/>
        </w:rPr>
        <w:t>NWDAF</w:t>
      </w:r>
      <w:r w:rsidR="00A674C6">
        <w:rPr>
          <w:lang w:val="en-US"/>
        </w:rPr>
        <w:noBreakHyphen/>
      </w:r>
      <w:r>
        <w:rPr>
          <w:lang w:val="en-US"/>
        </w:rPr>
        <w:t>C</w:t>
      </w:r>
      <w:r w:rsidRPr="006D102C">
        <w:rPr>
          <w:lang w:val="en-US"/>
        </w:rPr>
        <w:t xml:space="preserve"> </w:t>
      </w:r>
      <w:r>
        <w:rPr>
          <w:lang w:val="en-US"/>
        </w:rPr>
        <w:t>can</w:t>
      </w:r>
      <w:r w:rsidRPr="006D102C">
        <w:rPr>
          <w:lang w:val="en-US"/>
        </w:rPr>
        <w:t xml:space="preserve"> be used as </w:t>
      </w:r>
      <w:r w:rsidR="00A674C6">
        <w:rPr>
          <w:lang w:val="en-US"/>
        </w:rPr>
        <w:t>"</w:t>
      </w:r>
      <w:r w:rsidRPr="006D102C">
        <w:rPr>
          <w:lang w:val="en-US"/>
        </w:rPr>
        <w:t>aggregation function</w:t>
      </w:r>
      <w:r w:rsidR="004C475E">
        <w:rPr>
          <w:lang w:val="en-US"/>
        </w:rPr>
        <w:t>"</w:t>
      </w:r>
      <w:r w:rsidRPr="006D102C">
        <w:rPr>
          <w:lang w:val="en-US"/>
        </w:rPr>
        <w:t xml:space="preserve"> or </w:t>
      </w:r>
      <w:r w:rsidR="004C475E">
        <w:rPr>
          <w:lang w:val="en-US"/>
        </w:rPr>
        <w:t>"</w:t>
      </w:r>
      <w:r w:rsidRPr="006D102C">
        <w:rPr>
          <w:lang w:val="en-US"/>
        </w:rPr>
        <w:t>Central NWDAF</w:t>
      </w:r>
      <w:r w:rsidR="004C475E">
        <w:rPr>
          <w:lang w:val="en-US"/>
        </w:rPr>
        <w:t>"</w:t>
      </w:r>
      <w:r>
        <w:rPr>
          <w:lang w:val="en-US"/>
        </w:rPr>
        <w:t>. NF</w:t>
      </w:r>
      <w:r w:rsidR="004C475E">
        <w:rPr>
          <w:lang w:val="en-US"/>
        </w:rPr>
        <w:t xml:space="preserve"> </w:t>
      </w:r>
      <w:r>
        <w:rPr>
          <w:lang w:val="en-US"/>
        </w:rPr>
        <w:t xml:space="preserve">Profile of </w:t>
      </w:r>
      <w:r w:rsidR="003C347A">
        <w:rPr>
          <w:lang w:val="en-US"/>
        </w:rPr>
        <w:t xml:space="preserve">Central </w:t>
      </w:r>
      <w:r>
        <w:rPr>
          <w:lang w:val="en-US"/>
        </w:rPr>
        <w:t>NWDAF</w:t>
      </w:r>
      <w:r w:rsidR="003C347A">
        <w:rPr>
          <w:lang w:val="en-US"/>
        </w:rPr>
        <w:t xml:space="preserve"> 1</w:t>
      </w:r>
      <w:r>
        <w:rPr>
          <w:lang w:val="en-US"/>
        </w:rPr>
        <w:t xml:space="preserve"> also indicates corresponding </w:t>
      </w:r>
      <w:r w:rsidR="003C347A">
        <w:rPr>
          <w:lang w:val="en-US"/>
        </w:rPr>
        <w:t>"</w:t>
      </w:r>
      <w:proofErr w:type="spellStart"/>
      <w:r>
        <w:rPr>
          <w:lang w:val="en-US"/>
        </w:rPr>
        <w:t>Set_ID</w:t>
      </w:r>
      <w:proofErr w:type="spellEnd"/>
      <w:r w:rsidR="003C347A">
        <w:rPr>
          <w:lang w:val="en-US"/>
        </w:rPr>
        <w:t>"</w:t>
      </w:r>
      <w:r>
        <w:rPr>
          <w:lang w:val="en-US"/>
        </w:rPr>
        <w:t xml:space="preserve"> </w:t>
      </w:r>
      <w:r w:rsidR="003C347A">
        <w:rPr>
          <w:lang w:val="en-US"/>
        </w:rPr>
        <w:t>in case</w:t>
      </w:r>
      <w:r>
        <w:rPr>
          <w:lang w:val="en-US"/>
        </w:rPr>
        <w:t xml:space="preserve"> this </w:t>
      </w:r>
      <w:r w:rsidR="003C347A">
        <w:rPr>
          <w:lang w:val="en-US"/>
        </w:rPr>
        <w:t xml:space="preserve">Central </w:t>
      </w:r>
      <w:r>
        <w:rPr>
          <w:lang w:val="en-US"/>
        </w:rPr>
        <w:t>NWDAF belongs to a Set.</w:t>
      </w:r>
    </w:p>
    <w:p w14:paraId="6FB2155A" w14:textId="1141BF61" w:rsidR="00CE28F1" w:rsidRDefault="00CE28F1" w:rsidP="004F4E4F">
      <w:pPr>
        <w:pStyle w:val="B10"/>
        <w:rPr>
          <w:lang w:val="en-US"/>
        </w:rPr>
      </w:pPr>
      <w:r>
        <w:rPr>
          <w:lang w:val="en-US"/>
        </w:rPr>
        <w:t>6</w:t>
      </w:r>
      <w:r w:rsidR="00E40495">
        <w:rPr>
          <w:lang w:val="en-US"/>
        </w:rPr>
        <w:t>.</w:t>
      </w:r>
      <w:r w:rsidR="00E40495">
        <w:rPr>
          <w:lang w:val="en-US"/>
        </w:rPr>
        <w:tab/>
      </w:r>
      <w:r>
        <w:rPr>
          <w:lang w:val="en-US"/>
        </w:rPr>
        <w:t xml:space="preserve">NRF confirms successful registration to </w:t>
      </w:r>
      <w:r w:rsidR="003C347A">
        <w:rPr>
          <w:lang w:val="en-US"/>
        </w:rPr>
        <w:t xml:space="preserve">Central </w:t>
      </w:r>
      <w:r>
        <w:rPr>
          <w:lang w:val="en-US"/>
        </w:rPr>
        <w:t>NWDAF</w:t>
      </w:r>
      <w:r w:rsidR="003C347A">
        <w:rPr>
          <w:lang w:val="en-US"/>
        </w:rPr>
        <w:t xml:space="preserve"> 1</w:t>
      </w:r>
      <w:r>
        <w:rPr>
          <w:lang w:val="en-US"/>
        </w:rPr>
        <w:t>.</w:t>
      </w:r>
    </w:p>
    <w:p w14:paraId="1097BFFD" w14:textId="1CC6EC4F" w:rsidR="00DF152E" w:rsidRDefault="00DF152E" w:rsidP="004F4E4F">
      <w:pPr>
        <w:pStyle w:val="B10"/>
      </w:pPr>
      <w:r>
        <w:t>7</w:t>
      </w:r>
      <w:r w:rsidR="00E40495">
        <w:t>.</w:t>
      </w:r>
      <w:r w:rsidR="00E40495">
        <w:tab/>
      </w:r>
      <w:r>
        <w:t>NWDAF 2 is one of the distributed NWDAFs, and it registers its NF</w:t>
      </w:r>
      <w:r w:rsidR="004C475E">
        <w:t xml:space="preserve"> </w:t>
      </w:r>
      <w:r>
        <w:t xml:space="preserve">Profile with NRF. This is </w:t>
      </w:r>
      <w:proofErr w:type="gramStart"/>
      <w:r>
        <w:t>similar to</w:t>
      </w:r>
      <w:proofErr w:type="gramEnd"/>
      <w:r>
        <w:t xml:space="preserve"> the existing procedure</w:t>
      </w:r>
      <w:r w:rsidR="003C347A">
        <w:t>,</w:t>
      </w:r>
      <w:r>
        <w:t xml:space="preserve"> e.g.</w:t>
      </w:r>
      <w:r w:rsidR="003C347A">
        <w:t>,</w:t>
      </w:r>
      <w:r>
        <w:t xml:space="preserve"> as defined in </w:t>
      </w:r>
      <w:r w:rsidR="003C347A">
        <w:t xml:space="preserve">3GPP </w:t>
      </w:r>
      <w:r>
        <w:t xml:space="preserve">TS 23.502, but with an additional indication, if supported by this NWDAF </w:t>
      </w:r>
      <w:r w:rsidR="004C475E">
        <w:t>i</w:t>
      </w:r>
      <w:r>
        <w:t xml:space="preserve">nstance, indicating </w:t>
      </w:r>
      <w:r w:rsidR="003C347A">
        <w:t>"</w:t>
      </w:r>
      <w:r w:rsidR="0042646B" w:rsidRPr="0042646B">
        <w:t>analytics metadata provisioning capability</w:t>
      </w:r>
      <w:r w:rsidR="003C347A">
        <w:t>"</w:t>
      </w:r>
      <w:r>
        <w:t>. This indicator is used by N</w:t>
      </w:r>
      <w:r w:rsidR="00C15EAD">
        <w:t>WDAF Service</w:t>
      </w:r>
      <w:r>
        <w:t xml:space="preserve"> Consumer, for example </w:t>
      </w:r>
      <w:r w:rsidR="003C347A">
        <w:t xml:space="preserve">a Central </w:t>
      </w:r>
      <w:r>
        <w:t>NWDAF, to request</w:t>
      </w:r>
      <w:r w:rsidR="00EB12EC">
        <w:t xml:space="preserve"> </w:t>
      </w:r>
      <w:r w:rsidR="003C347A">
        <w:t xml:space="preserve">Output </w:t>
      </w:r>
      <w:r>
        <w:t>Analytics</w:t>
      </w:r>
      <w:r w:rsidR="00EB12EC">
        <w:t xml:space="preserve">, and if needed, aggregation </w:t>
      </w:r>
      <w:r w:rsidR="00A12673">
        <w:t xml:space="preserve">analytics </w:t>
      </w:r>
      <w:r w:rsidR="00EB12EC">
        <w:t>metadata</w:t>
      </w:r>
      <w:r w:rsidR="00C15EAD">
        <w:t xml:space="preserve"> </w:t>
      </w:r>
      <w:r w:rsidR="00F17B82">
        <w:t xml:space="preserve">by including </w:t>
      </w:r>
      <w:r w:rsidR="00C15EAD">
        <w:t>indicator "</w:t>
      </w:r>
      <w:r w:rsidR="00C15EAD" w:rsidRPr="00C15EAD">
        <w:t>aggregation analytics metadata request</w:t>
      </w:r>
      <w:r w:rsidR="00C15EAD">
        <w:t>" in the request</w:t>
      </w:r>
      <w:r w:rsidR="00F17B82">
        <w:t xml:space="preserve"> message</w:t>
      </w:r>
      <w:r w:rsidR="00EB12EC">
        <w:t>.</w:t>
      </w:r>
    </w:p>
    <w:p w14:paraId="28ACFF0A" w14:textId="31F3BE41" w:rsidR="00DF152E" w:rsidRDefault="00DF152E" w:rsidP="004F4E4F">
      <w:pPr>
        <w:pStyle w:val="B10"/>
      </w:pPr>
      <w:r>
        <w:t>8</w:t>
      </w:r>
      <w:r w:rsidR="00E40495">
        <w:t>.</w:t>
      </w:r>
      <w:r w:rsidR="00E40495">
        <w:tab/>
      </w:r>
      <w:r>
        <w:t xml:space="preserve">NRF on receipt of the registration request in the above step </w:t>
      </w:r>
      <w:r w:rsidR="003C347A">
        <w:t>7</w:t>
      </w:r>
      <w:r>
        <w:t xml:space="preserve">, stores </w:t>
      </w:r>
      <w:proofErr w:type="spellStart"/>
      <w:r>
        <w:t>NFProfile</w:t>
      </w:r>
      <w:proofErr w:type="spellEnd"/>
      <w:r>
        <w:t xml:space="preserve"> of this NWDAF instance. If indicated by this NWDAF instance, NRF also stores </w:t>
      </w:r>
      <w:r w:rsidR="003C347A">
        <w:t>"</w:t>
      </w:r>
      <w:r w:rsidR="00C15EAD" w:rsidRPr="00C15EAD">
        <w:t>analytics metadata provisioning capability</w:t>
      </w:r>
      <w:r w:rsidR="003C347A">
        <w:t>"</w:t>
      </w:r>
      <w:r>
        <w:t xml:space="preserve"> in the </w:t>
      </w:r>
      <w:proofErr w:type="spellStart"/>
      <w:r>
        <w:t>NFProfile</w:t>
      </w:r>
      <w:proofErr w:type="spellEnd"/>
      <w:r>
        <w:t xml:space="preserve"> for this NWDAF instance.</w:t>
      </w:r>
    </w:p>
    <w:p w14:paraId="76DC7F92" w14:textId="2FF15491" w:rsidR="00DF152E" w:rsidRDefault="00DF152E" w:rsidP="004F4E4F">
      <w:pPr>
        <w:pStyle w:val="B10"/>
      </w:pPr>
      <w:r>
        <w:t>9</w:t>
      </w:r>
      <w:r w:rsidR="0092463D">
        <w:t>.</w:t>
      </w:r>
      <w:r w:rsidR="0092463D">
        <w:tab/>
      </w:r>
      <w:r>
        <w:t>NRF replies to NWDAF</w:t>
      </w:r>
      <w:r w:rsidR="003C347A">
        <w:t xml:space="preserve"> 2</w:t>
      </w:r>
      <w:r>
        <w:t xml:space="preserve"> with </w:t>
      </w:r>
      <w:proofErr w:type="spellStart"/>
      <w:r>
        <w:t>Nnrf_NFManagement_NFRegister</w:t>
      </w:r>
      <w:proofErr w:type="spellEnd"/>
      <w:r>
        <w:t xml:space="preserve"> Response message.  </w:t>
      </w:r>
    </w:p>
    <w:p w14:paraId="53F58E2C" w14:textId="77777777" w:rsidR="00CE28F1" w:rsidRDefault="00CE28F1" w:rsidP="003C347A">
      <w:pPr>
        <w:rPr>
          <w:lang w:eastAsia="ko-KR"/>
        </w:rPr>
      </w:pPr>
    </w:p>
    <w:p w14:paraId="2B39875A" w14:textId="52CA9F57" w:rsidR="00767897" w:rsidRDefault="00767897" w:rsidP="00767897">
      <w:pPr>
        <w:pStyle w:val="Heading4"/>
        <w:rPr>
          <w:lang w:eastAsia="ko-KR"/>
        </w:rPr>
      </w:pPr>
      <w:r>
        <w:rPr>
          <w:lang w:eastAsia="ko-KR"/>
        </w:rPr>
        <w:t>6.X.3.</w:t>
      </w:r>
      <w:r w:rsidR="00CE28F1">
        <w:rPr>
          <w:lang w:eastAsia="ko-KR"/>
        </w:rPr>
        <w:t>2</w:t>
      </w:r>
      <w:r>
        <w:rPr>
          <w:lang w:eastAsia="ko-KR"/>
        </w:rPr>
        <w:tab/>
        <w:t xml:space="preserve">NWDAF </w:t>
      </w:r>
      <w:r w:rsidR="004C475E">
        <w:rPr>
          <w:lang w:eastAsia="ko-KR"/>
        </w:rPr>
        <w:t>d</w:t>
      </w:r>
      <w:r>
        <w:rPr>
          <w:lang w:eastAsia="ko-KR"/>
        </w:rPr>
        <w:t xml:space="preserve">iscovery </w:t>
      </w:r>
      <w:r w:rsidR="004C475E">
        <w:rPr>
          <w:lang w:eastAsia="ko-KR"/>
        </w:rPr>
        <w:t>p</w:t>
      </w:r>
      <w:r>
        <w:rPr>
          <w:lang w:eastAsia="ko-KR"/>
        </w:rPr>
        <w:t>rocedure</w:t>
      </w:r>
    </w:p>
    <w:p w14:paraId="590A4104" w14:textId="424FAFB3" w:rsidR="00767897" w:rsidRDefault="00767897" w:rsidP="00767897">
      <w:r>
        <w:t>Figure 6.X.3</w:t>
      </w:r>
      <w:r w:rsidR="000F3525">
        <w:t>.2</w:t>
      </w:r>
      <w:r>
        <w:t>-</w:t>
      </w:r>
      <w:r w:rsidR="009B1E92">
        <w:t>1</w:t>
      </w:r>
      <w:r>
        <w:t xml:space="preserve"> provides the procedure of an NF Consumer discovering a NWDAF with NRF.</w:t>
      </w:r>
    </w:p>
    <w:p w14:paraId="6377825E" w14:textId="2E89010B" w:rsidR="00DE0B65" w:rsidRDefault="00B02E52" w:rsidP="00827820">
      <w:pPr>
        <w:pStyle w:val="TH"/>
      </w:pPr>
      <w:r>
        <w:object w:dxaOrig="12061" w:dyaOrig="7695" w14:anchorId="6088F6BD">
          <v:shape id="_x0000_i1027" type="#_x0000_t75" style="width:423pt;height:269.25pt" o:ole="">
            <v:imagedata r:id="rId18" o:title=""/>
          </v:shape>
          <o:OLEObject Type="Embed" ProgID="Visio.Drawing.15" ShapeID="_x0000_i1027" DrawAspect="Content" ObjectID="_1658859756" r:id="rId19"/>
        </w:object>
      </w:r>
    </w:p>
    <w:p w14:paraId="67D4C1E4" w14:textId="722E71D0" w:rsidR="00767897" w:rsidRPr="008F3EDD" w:rsidRDefault="00767897" w:rsidP="003C347A">
      <w:pPr>
        <w:pStyle w:val="TF"/>
      </w:pPr>
      <w:r>
        <w:t>Figure 6.X.3</w:t>
      </w:r>
      <w:r w:rsidR="009B1E92">
        <w:t>.2</w:t>
      </w:r>
      <w:r w:rsidR="006E7EDA">
        <w:t>-</w:t>
      </w:r>
      <w:r w:rsidR="009B1E92">
        <w:t>1</w:t>
      </w:r>
      <w:r>
        <w:t xml:space="preserve">: </w:t>
      </w:r>
      <w:r w:rsidRPr="008F3EDD">
        <w:t xml:space="preserve">NWDAF </w:t>
      </w:r>
      <w:r w:rsidR="009B1E92">
        <w:t>d</w:t>
      </w:r>
      <w:r>
        <w:t>iscovery</w:t>
      </w:r>
      <w:r w:rsidRPr="008F3EDD">
        <w:t xml:space="preserve"> </w:t>
      </w:r>
      <w:r w:rsidR="009B1E92">
        <w:t>p</w:t>
      </w:r>
      <w:r w:rsidRPr="008F3EDD">
        <w:t>rocedure</w:t>
      </w:r>
    </w:p>
    <w:p w14:paraId="1001D046" w14:textId="43767740" w:rsidR="00767897" w:rsidRDefault="00767897" w:rsidP="0092463D">
      <w:pPr>
        <w:pStyle w:val="B10"/>
      </w:pPr>
      <w:r>
        <w:t>1-3</w:t>
      </w:r>
      <w:r w:rsidR="0092463D">
        <w:t>.</w:t>
      </w:r>
      <w:r w:rsidR="0092463D">
        <w:tab/>
      </w:r>
      <w:r w:rsidR="005570CA">
        <w:t xml:space="preserve">NF </w:t>
      </w:r>
      <w:r>
        <w:t>Consumer 1 is interested in Analytics ID</w:t>
      </w:r>
      <w:r w:rsidR="006E7EDA">
        <w:t xml:space="preserve"> </w:t>
      </w:r>
      <w:r>
        <w:t xml:space="preserve">1 over Area of Interest TAI-1, and so it sends </w:t>
      </w:r>
      <w:r w:rsidR="006E7EDA">
        <w:t xml:space="preserve">a </w:t>
      </w:r>
      <w:proofErr w:type="spellStart"/>
      <w:r>
        <w:t>Nnrf_NFDiscovery_Request</w:t>
      </w:r>
      <w:proofErr w:type="spellEnd"/>
      <w:r>
        <w:t xml:space="preserve"> to NRF. After having authorized the request, NRF determines that NWDAF</w:t>
      </w:r>
      <w:r w:rsidR="006E7EDA">
        <w:t xml:space="preserve"> </w:t>
      </w:r>
      <w:r>
        <w:t>1 can provide Analytics for the requested Analytics ID</w:t>
      </w:r>
      <w:r w:rsidR="006E7EDA">
        <w:t xml:space="preserve"> </w:t>
      </w:r>
      <w:r>
        <w:t xml:space="preserve">1 and serving area TAI-1. </w:t>
      </w:r>
      <w:r w:rsidR="00690744">
        <w:t xml:space="preserve">As usual </w:t>
      </w:r>
      <w:r>
        <w:t>NRF</w:t>
      </w:r>
      <w:r w:rsidR="00690744">
        <w:t xml:space="preserve"> behaviour, </w:t>
      </w:r>
      <w:r w:rsidR="009B1E92">
        <w:t xml:space="preserve">NRF </w:t>
      </w:r>
      <w:r>
        <w:t xml:space="preserve">returns </w:t>
      </w:r>
      <w:r w:rsidR="00BC7A4F">
        <w:t xml:space="preserve">one or more </w:t>
      </w:r>
      <w:r w:rsidR="00690744">
        <w:t xml:space="preserve">matching </w:t>
      </w:r>
      <w:r>
        <w:t>NF</w:t>
      </w:r>
      <w:r w:rsidR="009B1E92">
        <w:t xml:space="preserve"> </w:t>
      </w:r>
      <w:r>
        <w:t>Profile</w:t>
      </w:r>
      <w:r w:rsidR="00BC7A4F">
        <w:t>(</w:t>
      </w:r>
      <w:r w:rsidR="00690744">
        <w:t>s</w:t>
      </w:r>
      <w:r w:rsidR="00BC7A4F">
        <w:t>)</w:t>
      </w:r>
      <w:r w:rsidR="00690744">
        <w:t xml:space="preserve"> </w:t>
      </w:r>
      <w:r>
        <w:t xml:space="preserve">in the corresponding response. This is following existing procedure as defined in </w:t>
      </w:r>
      <w:r w:rsidR="006E7EDA">
        <w:t xml:space="preserve">3GPP </w:t>
      </w:r>
      <w:r>
        <w:t>TS 23.502</w:t>
      </w:r>
      <w:r w:rsidR="009B1E92">
        <w:t xml:space="preserve"> [5]</w:t>
      </w:r>
      <w:r>
        <w:t xml:space="preserve">. </w:t>
      </w:r>
    </w:p>
    <w:p w14:paraId="309FD955" w14:textId="4B79782E" w:rsidR="00767897" w:rsidRDefault="00767897" w:rsidP="0092463D">
      <w:pPr>
        <w:pStyle w:val="B10"/>
      </w:pPr>
      <w:r>
        <w:t>4-6</w:t>
      </w:r>
      <w:r w:rsidR="0092463D">
        <w:t>.</w:t>
      </w:r>
      <w:r w:rsidR="0092463D">
        <w:tab/>
      </w:r>
      <w:r w:rsidR="005570CA">
        <w:t>NF Consumer 2 is interested in Analytics ID</w:t>
      </w:r>
      <w:r w:rsidR="006E7EDA">
        <w:t xml:space="preserve"> </w:t>
      </w:r>
      <w:r w:rsidR="005570CA">
        <w:t xml:space="preserve">3 over Area of Interest TAI-2, and so it sends </w:t>
      </w:r>
      <w:r w:rsidR="006E7EDA">
        <w:t xml:space="preserve">a </w:t>
      </w:r>
      <w:proofErr w:type="spellStart"/>
      <w:r w:rsidR="005570CA">
        <w:t>Nnrf_NFDiscovery_Request</w:t>
      </w:r>
      <w:proofErr w:type="spellEnd"/>
      <w:r w:rsidR="005570CA">
        <w:t xml:space="preserve"> to NRF. After having authorized the request, NRF determines that NWDAF</w:t>
      </w:r>
      <w:r w:rsidR="006E7EDA">
        <w:t xml:space="preserve"> </w:t>
      </w:r>
      <w:r w:rsidR="005570CA">
        <w:t>2 can provide Analytics for the requested Analytics ID</w:t>
      </w:r>
      <w:r w:rsidR="006E7EDA">
        <w:t xml:space="preserve"> </w:t>
      </w:r>
      <w:r w:rsidR="005570CA">
        <w:t>3 and serving area TAI-2. NRF then returns the NF</w:t>
      </w:r>
      <w:r w:rsidR="009B1E92">
        <w:t xml:space="preserve"> </w:t>
      </w:r>
      <w:r w:rsidR="005570CA">
        <w:t>Profile of distributed NWDAF</w:t>
      </w:r>
      <w:r w:rsidR="009B1E92">
        <w:t xml:space="preserve"> </w:t>
      </w:r>
      <w:r w:rsidR="005570CA">
        <w:t xml:space="preserve">2 </w:t>
      </w:r>
      <w:r w:rsidR="00CA2D82">
        <w:t xml:space="preserve">and the central NWDAF </w:t>
      </w:r>
      <w:r w:rsidR="005570CA">
        <w:t xml:space="preserve">in the corresponding response. This is also following existing procedure as defined in </w:t>
      </w:r>
      <w:r w:rsidR="006E7EDA">
        <w:t xml:space="preserve">3GPP </w:t>
      </w:r>
      <w:r w:rsidR="005570CA">
        <w:t>TS 23.502</w:t>
      </w:r>
      <w:r w:rsidR="009B1E92">
        <w:t xml:space="preserve"> [5]</w:t>
      </w:r>
      <w:r w:rsidR="005570CA">
        <w:t>.</w:t>
      </w:r>
    </w:p>
    <w:p w14:paraId="0E044FA9" w14:textId="208780B4" w:rsidR="004A51E4" w:rsidRDefault="004A51E4" w:rsidP="004A51E4">
      <w:pPr>
        <w:pStyle w:val="NO"/>
      </w:pPr>
      <w:r>
        <w:t>NOTE:</w:t>
      </w:r>
      <w:r>
        <w:tab/>
        <w:t xml:space="preserve">If the NF consumer receives both a central NWDAF </w:t>
      </w:r>
      <w:r w:rsidR="00983277">
        <w:t>an</w:t>
      </w:r>
      <w:r>
        <w:t xml:space="preserve">d a distributed NWDAF, preference can be given to a distributed NWDAF </w:t>
      </w:r>
      <w:r w:rsidR="00983277">
        <w:t>during</w:t>
      </w:r>
      <w:r>
        <w:t xml:space="preserve"> the NWDAF selection.</w:t>
      </w:r>
    </w:p>
    <w:p w14:paraId="3EA06CD1" w14:textId="3277DC59" w:rsidR="00E0670E" w:rsidRDefault="00767897" w:rsidP="0092463D">
      <w:pPr>
        <w:pStyle w:val="B10"/>
      </w:pPr>
      <w:r>
        <w:t>7-9</w:t>
      </w:r>
      <w:r w:rsidR="0092463D">
        <w:t>.</w:t>
      </w:r>
      <w:r w:rsidR="0092463D">
        <w:tab/>
      </w:r>
      <w:r>
        <w:t>NF Consumer 3 is interested in Analytics ID</w:t>
      </w:r>
      <w:r w:rsidR="006E7EDA">
        <w:t xml:space="preserve"> 1</w:t>
      </w:r>
      <w:r>
        <w:t xml:space="preserve"> and area</w:t>
      </w:r>
      <w:r w:rsidR="006E7EDA">
        <w:t>s</w:t>
      </w:r>
      <w:r>
        <w:t xml:space="preserve"> of interest as TAI-1, TAI-2</w:t>
      </w:r>
      <w:r w:rsidR="00E0670E">
        <w:t>,</w:t>
      </w:r>
      <w:r>
        <w:t xml:space="preserve"> TAI-n. On receiving this request, NRF finds out there is no single distributed NWDAF serving the requested areas of interest, and so it </w:t>
      </w:r>
      <w:r w:rsidR="006E7EDA">
        <w:t xml:space="preserve">responds </w:t>
      </w:r>
      <w:r>
        <w:t xml:space="preserve">back with </w:t>
      </w:r>
      <w:r w:rsidR="006E7EDA">
        <w:t xml:space="preserve">Central </w:t>
      </w:r>
      <w:r>
        <w:t>NWDAF</w:t>
      </w:r>
      <w:r w:rsidR="006E7EDA">
        <w:t xml:space="preserve"> </w:t>
      </w:r>
      <w:r>
        <w:t xml:space="preserve">profile, which is configured as </w:t>
      </w:r>
      <w:r w:rsidR="006E7EDA">
        <w:t>"</w:t>
      </w:r>
      <w:r>
        <w:t>aggregator function</w:t>
      </w:r>
      <w:r w:rsidR="006E7EDA">
        <w:t>ality</w:t>
      </w:r>
      <w:r w:rsidR="009B1E92">
        <w:t xml:space="preserve"> indication</w:t>
      </w:r>
      <w:r w:rsidR="006E7EDA">
        <w:t xml:space="preserve">" </w:t>
      </w:r>
      <w:r>
        <w:t>for the requested Analytic ID.</w:t>
      </w:r>
      <w:r w:rsidR="00690744">
        <w:t xml:space="preserve"> Aggregat</w:t>
      </w:r>
      <w:r w:rsidR="009B1E92">
        <w:t>or</w:t>
      </w:r>
      <w:r w:rsidR="00690744">
        <w:t xml:space="preserve"> functionality indication is included in the</w:t>
      </w:r>
      <w:r w:rsidR="009B1E92">
        <w:t xml:space="preserve"> NF Profile of the</w:t>
      </w:r>
      <w:r w:rsidR="00690744">
        <w:t xml:space="preserve"> </w:t>
      </w:r>
      <w:r w:rsidR="009B1E92">
        <w:t>C</w:t>
      </w:r>
      <w:r w:rsidR="00690744">
        <w:t xml:space="preserve">entral NWDAF. </w:t>
      </w:r>
    </w:p>
    <w:p w14:paraId="344A98C1" w14:textId="77777777" w:rsidR="00E0670E" w:rsidRPr="00EE2C18" w:rsidRDefault="00E0670E" w:rsidP="00767897">
      <w:pPr>
        <w:jc w:val="both"/>
      </w:pPr>
    </w:p>
    <w:p w14:paraId="57712363" w14:textId="18DF8E6B" w:rsidR="00767897" w:rsidRDefault="00767897" w:rsidP="00767897">
      <w:pPr>
        <w:pStyle w:val="Heading4"/>
        <w:rPr>
          <w:lang w:eastAsia="ko-KR"/>
        </w:rPr>
      </w:pPr>
      <w:r>
        <w:rPr>
          <w:lang w:eastAsia="ko-KR"/>
        </w:rPr>
        <w:t>6.X.3.</w:t>
      </w:r>
      <w:r w:rsidR="0031303F">
        <w:rPr>
          <w:lang w:eastAsia="ko-KR"/>
        </w:rPr>
        <w:t>3</w:t>
      </w:r>
      <w:r>
        <w:rPr>
          <w:lang w:eastAsia="ko-KR"/>
        </w:rPr>
        <w:tab/>
      </w:r>
      <w:r w:rsidR="003E5D3D">
        <w:rPr>
          <w:lang w:eastAsia="ko-KR"/>
        </w:rPr>
        <w:t xml:space="preserve">Procedure for </w:t>
      </w:r>
      <w:r w:rsidR="009B1E92">
        <w:rPr>
          <w:lang w:eastAsia="ko-KR"/>
        </w:rPr>
        <w:t>a</w:t>
      </w:r>
      <w:r w:rsidR="003E5D3D">
        <w:rPr>
          <w:lang w:eastAsia="ko-KR"/>
        </w:rPr>
        <w:t xml:space="preserve">nalytics </w:t>
      </w:r>
      <w:r w:rsidR="009B1E92">
        <w:rPr>
          <w:lang w:eastAsia="ko-KR"/>
        </w:rPr>
        <w:t>e</w:t>
      </w:r>
      <w:r w:rsidR="003E5D3D">
        <w:rPr>
          <w:lang w:eastAsia="ko-KR"/>
        </w:rPr>
        <w:t>xposure</w:t>
      </w:r>
    </w:p>
    <w:p w14:paraId="2A67624F" w14:textId="5367514C" w:rsidR="00767897" w:rsidRDefault="00767897" w:rsidP="00767897">
      <w:r>
        <w:t>Figure 6.X.3</w:t>
      </w:r>
      <w:r w:rsidR="000F3525">
        <w:t>.3</w:t>
      </w:r>
      <w:r w:rsidR="00333040">
        <w:t>-</w:t>
      </w:r>
      <w:r w:rsidR="009B1E92">
        <w:t>1</w:t>
      </w:r>
      <w:r>
        <w:t xml:space="preserve"> provides the procedure of </w:t>
      </w:r>
      <w:r w:rsidR="003E5D3D">
        <w:t>NF</w:t>
      </w:r>
      <w:r>
        <w:t xml:space="preserve"> consumer / Analytics Consumer request and/or subscription to get the Analytics ID of its interest.</w:t>
      </w:r>
    </w:p>
    <w:p w14:paraId="5F5C97B6" w14:textId="36DD03D6" w:rsidR="00CC7977" w:rsidRDefault="00F10274" w:rsidP="00333040">
      <w:pPr>
        <w:pStyle w:val="FL"/>
      </w:pPr>
      <w:r w:rsidRPr="00F10274">
        <w:t xml:space="preserve"> </w:t>
      </w:r>
    </w:p>
    <w:p w14:paraId="0B9C6919" w14:textId="0CB5FC81" w:rsidR="00767897" w:rsidRDefault="001B39C9" w:rsidP="00333040">
      <w:pPr>
        <w:pStyle w:val="TF"/>
      </w:pPr>
      <w:r>
        <w:object w:dxaOrig="14980" w:dyaOrig="9850" w14:anchorId="63DD2773">
          <v:shape id="_x0000_i1028" type="#_x0000_t75" style="width:481.5pt;height:316.5pt" o:ole="">
            <v:imagedata r:id="rId20" o:title=""/>
          </v:shape>
          <o:OLEObject Type="Embed" ProgID="Visio.Drawing.15" ShapeID="_x0000_i1028" DrawAspect="Content" ObjectID="_1658859757" r:id="rId21"/>
        </w:object>
      </w:r>
      <w:r w:rsidR="00767897">
        <w:t>Figure 6.X.3</w:t>
      </w:r>
      <w:r w:rsidR="009B1E92">
        <w:t>.3</w:t>
      </w:r>
      <w:r w:rsidR="00333040">
        <w:t>-</w:t>
      </w:r>
      <w:r w:rsidR="009B1E92">
        <w:t>1</w:t>
      </w:r>
      <w:r w:rsidR="00767897">
        <w:t xml:space="preserve">: </w:t>
      </w:r>
      <w:r w:rsidR="009B1E92">
        <w:t>P</w:t>
      </w:r>
      <w:r w:rsidR="00767897" w:rsidRPr="00BC3467">
        <w:t xml:space="preserve">rocedure to </w:t>
      </w:r>
      <w:r w:rsidR="00767897">
        <w:t>s</w:t>
      </w:r>
      <w:r w:rsidR="00767897" w:rsidRPr="00BC3467">
        <w:t>upport Network Data Analytics</w:t>
      </w:r>
    </w:p>
    <w:p w14:paraId="03E922F7" w14:textId="3CA49131" w:rsidR="00767897" w:rsidRDefault="00767897" w:rsidP="008A0D3C">
      <w:pPr>
        <w:pStyle w:val="B10"/>
      </w:pPr>
      <w:r>
        <w:t>1</w:t>
      </w:r>
      <w:r w:rsidR="008A0D3C">
        <w:t>.</w:t>
      </w:r>
      <w:r w:rsidR="008A0D3C">
        <w:tab/>
      </w:r>
      <w:r>
        <w:t>This is the discovery procedure</w:t>
      </w:r>
      <w:r w:rsidR="003D0D5D">
        <w:t>, whereby</w:t>
      </w:r>
      <w:r>
        <w:t xml:space="preserve"> </w:t>
      </w:r>
      <w:r w:rsidR="003D0D5D">
        <w:t>t</w:t>
      </w:r>
      <w:r>
        <w:t>he example is based on the procedure shown in figure 6.</w:t>
      </w:r>
      <w:r w:rsidR="0031303F">
        <w:t>X.3</w:t>
      </w:r>
      <w:r w:rsidR="009B1E92">
        <w:t>.2</w:t>
      </w:r>
      <w:r w:rsidR="003D0D5D">
        <w:t>-</w:t>
      </w:r>
      <w:r w:rsidR="009B1E92">
        <w:t>1</w:t>
      </w:r>
      <w:r>
        <w:t xml:space="preserve">. In this example, NRF will return the </w:t>
      </w:r>
      <w:r w:rsidR="00333040">
        <w:t xml:space="preserve">Central </w:t>
      </w:r>
      <w:r>
        <w:t>NWDAF</w:t>
      </w:r>
      <w:r w:rsidR="00333040">
        <w:t xml:space="preserve"> 1</w:t>
      </w:r>
      <w:r>
        <w:t xml:space="preserve"> profile as there is no single distributed NWDAF that can cover the request.</w:t>
      </w:r>
    </w:p>
    <w:p w14:paraId="6A62DC36" w14:textId="1062E4B6" w:rsidR="00767897" w:rsidRDefault="00767897" w:rsidP="008A0D3C">
      <w:pPr>
        <w:pStyle w:val="B10"/>
      </w:pPr>
      <w:r>
        <w:t>2</w:t>
      </w:r>
      <w:r w:rsidR="008A0D3C">
        <w:t>.</w:t>
      </w:r>
      <w:r w:rsidR="008A0D3C">
        <w:tab/>
      </w:r>
      <w:r w:rsidR="00F10274">
        <w:t>NWDAF Service</w:t>
      </w:r>
      <w:r w:rsidR="00333040">
        <w:t xml:space="preserve"> </w:t>
      </w:r>
      <w:r>
        <w:t xml:space="preserve">Consumer sends Analytics information request to </w:t>
      </w:r>
      <w:r w:rsidR="00333040">
        <w:t xml:space="preserve">Central </w:t>
      </w:r>
      <w:r>
        <w:t>NWDAF</w:t>
      </w:r>
      <w:r w:rsidR="00333040">
        <w:t xml:space="preserve"> 1</w:t>
      </w:r>
      <w:r>
        <w:t xml:space="preserve">. In the request, </w:t>
      </w:r>
      <w:r w:rsidR="00333040">
        <w:t>N</w:t>
      </w:r>
      <w:r w:rsidR="009B1E92">
        <w:t>WDA</w:t>
      </w:r>
      <w:r w:rsidR="00333040">
        <w:t>F</w:t>
      </w:r>
      <w:r w:rsidR="008A0D3C">
        <w:t xml:space="preserve"> </w:t>
      </w:r>
      <w:r w:rsidR="009B1E92">
        <w:t>Service C</w:t>
      </w:r>
      <w:r w:rsidR="008A0D3C">
        <w:t xml:space="preserve">onsumer </w:t>
      </w:r>
      <w:r>
        <w:t xml:space="preserve">provides the requested </w:t>
      </w:r>
      <w:r w:rsidRPr="0028175F">
        <w:t>Analytics ID</w:t>
      </w:r>
      <w:r>
        <w:t>(s),</w:t>
      </w:r>
      <w:r w:rsidRPr="0028175F">
        <w:t xml:space="preserve"> e.g. UE mobility analytics </w:t>
      </w:r>
      <w:r>
        <w:t>with Analytics ID</w:t>
      </w:r>
      <w:r w:rsidR="00333040">
        <w:t xml:space="preserve"> 1</w:t>
      </w:r>
      <w:r>
        <w:t>, along with the requested area of interest</w:t>
      </w:r>
      <w:r w:rsidR="009B1E92">
        <w:t>,</w:t>
      </w:r>
      <w:r>
        <w:t xml:space="preserve"> e.g.</w:t>
      </w:r>
      <w:r w:rsidR="009B1E92">
        <w:t>,</w:t>
      </w:r>
      <w:r>
        <w:t xml:space="preserve"> </w:t>
      </w:r>
      <w:r w:rsidRPr="0028175F">
        <w:t>TAI-1, TAI-2,</w:t>
      </w:r>
      <w:r>
        <w:t xml:space="preserve"> </w:t>
      </w:r>
      <w:r w:rsidRPr="0028175F">
        <w:t>TAI-n</w:t>
      </w:r>
      <w:r>
        <w:t>.</w:t>
      </w:r>
    </w:p>
    <w:p w14:paraId="6DA6E4DF" w14:textId="225D153B" w:rsidR="00767897" w:rsidRDefault="00767897" w:rsidP="008A0D3C">
      <w:pPr>
        <w:pStyle w:val="B10"/>
      </w:pPr>
      <w:r>
        <w:t>3</w:t>
      </w:r>
      <w:r w:rsidR="008A0D3C">
        <w:t>.</w:t>
      </w:r>
      <w:r w:rsidR="008A0D3C">
        <w:tab/>
      </w:r>
      <w:r>
        <w:t>On receiving the request in step</w:t>
      </w:r>
      <w:r w:rsidR="00333040">
        <w:t xml:space="preserve"> </w:t>
      </w:r>
      <w:r>
        <w:t xml:space="preserve">2, </w:t>
      </w:r>
      <w:r w:rsidR="00333040">
        <w:t xml:space="preserve">Central </w:t>
      </w:r>
      <w:r>
        <w:t>NWDAF</w:t>
      </w:r>
      <w:r w:rsidR="00333040">
        <w:t xml:space="preserve"> 1</w:t>
      </w:r>
      <w:r w:rsidR="0031303F">
        <w:t>, based on previous queries or configuration</w:t>
      </w:r>
      <w:r w:rsidR="00333040">
        <w:t>,</w:t>
      </w:r>
      <w:r w:rsidR="0031303F">
        <w:t xml:space="preserve"> knows which other NWDAF </w:t>
      </w:r>
      <w:r w:rsidR="009B1E92">
        <w:t>i</w:t>
      </w:r>
      <w:r w:rsidR="0031303F">
        <w:t xml:space="preserve">nstances to request </w:t>
      </w:r>
      <w:r w:rsidR="00333040">
        <w:t>related Output A</w:t>
      </w:r>
      <w:r w:rsidR="0031303F">
        <w:t xml:space="preserve">nalytics. Alternatively, </w:t>
      </w:r>
      <w:r w:rsidR="00333040">
        <w:t xml:space="preserve">Central </w:t>
      </w:r>
      <w:r w:rsidR="0031303F">
        <w:t>NWDAF</w:t>
      </w:r>
      <w:r w:rsidR="00333040">
        <w:t xml:space="preserve"> 1</w:t>
      </w:r>
      <w:r>
        <w:t xml:space="preserve"> d</w:t>
      </w:r>
      <w:r w:rsidRPr="00483531">
        <w:t xml:space="preserve">iscovers from NRF </w:t>
      </w:r>
      <w:r>
        <w:t>a list of distributed</w:t>
      </w:r>
      <w:r w:rsidRPr="00483531">
        <w:t xml:space="preserve"> </w:t>
      </w:r>
      <w:r>
        <w:t xml:space="preserve">NWDAF(s) that can provide </w:t>
      </w:r>
      <w:r w:rsidR="009B1E92">
        <w:t>O</w:t>
      </w:r>
      <w:r w:rsidR="00333040">
        <w:t xml:space="preserve">utput </w:t>
      </w:r>
      <w:r w:rsidR="009B1E92">
        <w:t>A</w:t>
      </w:r>
      <w:r>
        <w:t xml:space="preserve">nalytics needed to generate the requested Analytics ID for the requested area </w:t>
      </w:r>
      <w:r w:rsidRPr="0028175F">
        <w:t>TAI-1, TAI-2, TAI-n</w:t>
      </w:r>
      <w:r>
        <w:t>.</w:t>
      </w:r>
    </w:p>
    <w:p w14:paraId="47DDC1FD" w14:textId="0437AE42" w:rsidR="00767897" w:rsidRDefault="00767897" w:rsidP="00767897">
      <w:pPr>
        <w:pStyle w:val="NO"/>
      </w:pPr>
      <w:r>
        <w:t>NOTE:</w:t>
      </w:r>
      <w:r>
        <w:tab/>
        <w:t xml:space="preserve">In the discovery request sent to NRF, </w:t>
      </w:r>
      <w:r w:rsidR="003D0D5D">
        <w:t xml:space="preserve">Central </w:t>
      </w:r>
      <w:r>
        <w:t xml:space="preserve">NWDAF indicates </w:t>
      </w:r>
      <w:r w:rsidR="00333040">
        <w:t>"</w:t>
      </w:r>
      <w:r w:rsidR="00C15EAD" w:rsidRPr="00C15EAD">
        <w:t>analytics metadata provisioning capability</w:t>
      </w:r>
      <w:r w:rsidR="00333040">
        <w:t>"</w:t>
      </w:r>
      <w:r>
        <w:t>, thus</w:t>
      </w:r>
      <w:r w:rsidR="009B1E92">
        <w:t>,</w:t>
      </w:r>
      <w:r>
        <w:t xml:space="preserve"> requesting to NRF to reply back with, if available, those NWDAF instance(s) which also supports </w:t>
      </w:r>
      <w:r w:rsidR="00333040">
        <w:t>"</w:t>
      </w:r>
      <w:r w:rsidR="00C15EAD" w:rsidRPr="00C15EAD">
        <w:t>analytics metadata provisioning capability</w:t>
      </w:r>
      <w:r w:rsidR="00333040">
        <w:t>"</w:t>
      </w:r>
      <w:r>
        <w:t xml:space="preserve"> functionalit</w:t>
      </w:r>
      <w:r w:rsidR="009B1E92">
        <w:t>y</w:t>
      </w:r>
      <w:r>
        <w:t xml:space="preserve"> as </w:t>
      </w:r>
      <w:r w:rsidR="00952EFD">
        <w:t xml:space="preserve">indicated during particular NWDAF </w:t>
      </w:r>
      <w:r w:rsidR="009B1E92">
        <w:t>i</w:t>
      </w:r>
      <w:r w:rsidR="00952EFD">
        <w:t>nstance registration procedure</w:t>
      </w:r>
      <w:r>
        <w:t>.</w:t>
      </w:r>
    </w:p>
    <w:p w14:paraId="2842E1A4" w14:textId="0E83E7C2" w:rsidR="00767897" w:rsidRDefault="00767897" w:rsidP="00D960D1">
      <w:pPr>
        <w:pStyle w:val="B10"/>
      </w:pPr>
      <w:r>
        <w:t>4-5</w:t>
      </w:r>
      <w:r w:rsidR="00D960D1">
        <w:t>.</w:t>
      </w:r>
      <w:r w:rsidR="00D960D1">
        <w:tab/>
      </w:r>
      <w:r w:rsidR="003D0D5D">
        <w:t xml:space="preserve">Central </w:t>
      </w:r>
      <w:r>
        <w:t xml:space="preserve">NWDAF sends </w:t>
      </w:r>
      <w:r w:rsidR="009B1E92">
        <w:t>A</w:t>
      </w:r>
      <w:r>
        <w:t xml:space="preserve">nalytics </w:t>
      </w:r>
      <w:r w:rsidR="003D0D5D">
        <w:t xml:space="preserve">information </w:t>
      </w:r>
      <w:r>
        <w:t>request to each of the Data Sources discovered/determined in step 3, i.e., to NWDAF</w:t>
      </w:r>
      <w:r w:rsidR="003D0D5D">
        <w:t xml:space="preserve"> 1</w:t>
      </w:r>
      <w:r>
        <w:t xml:space="preserve"> and NWDAF</w:t>
      </w:r>
      <w:r w:rsidR="003D0D5D">
        <w:t xml:space="preserve"> 2</w:t>
      </w:r>
      <w:r>
        <w:t xml:space="preserve"> in the example in figure 6.X.3</w:t>
      </w:r>
      <w:r w:rsidR="009B1E92">
        <w:t>.</w:t>
      </w:r>
      <w:r w:rsidR="00952EFD">
        <w:t>3</w:t>
      </w:r>
      <w:r w:rsidR="009B1E92">
        <w:t>-1</w:t>
      </w:r>
      <w:r>
        <w:t xml:space="preserve">. This request </w:t>
      </w:r>
      <w:bookmarkStart w:id="12" w:name="_Hlk47947770"/>
      <w:r>
        <w:t xml:space="preserve">indicates </w:t>
      </w:r>
      <w:r w:rsidR="003D0D5D">
        <w:t>"</w:t>
      </w:r>
      <w:r>
        <w:t>aggregation-</w:t>
      </w:r>
      <w:r w:rsidR="00F10274">
        <w:t>metadata request</w:t>
      </w:r>
      <w:r w:rsidR="003D0D5D">
        <w:t>"</w:t>
      </w:r>
      <w:r>
        <w:t xml:space="preserve"> </w:t>
      </w:r>
      <w:bookmarkEnd w:id="12"/>
      <w:r>
        <w:t xml:space="preserve">to the </w:t>
      </w:r>
      <w:r w:rsidR="009B1E92">
        <w:t>D</w:t>
      </w:r>
      <w:r>
        <w:t xml:space="preserve">ata </w:t>
      </w:r>
      <w:r w:rsidR="009B1E92">
        <w:t>S</w:t>
      </w:r>
      <w:r>
        <w:t>ource(s) (</w:t>
      </w:r>
      <w:r w:rsidR="00952EFD">
        <w:t>i.e</w:t>
      </w:r>
      <w:r w:rsidR="003D0D5D">
        <w:t>.</w:t>
      </w:r>
      <w:r w:rsidR="00952EFD">
        <w:t xml:space="preserve"> to</w:t>
      </w:r>
      <w:r>
        <w:t xml:space="preserve"> NWDAF</w:t>
      </w:r>
      <w:r w:rsidR="003D0D5D">
        <w:t xml:space="preserve"> 1</w:t>
      </w:r>
      <w:r>
        <w:t xml:space="preserve"> and NWDAF</w:t>
      </w:r>
      <w:r w:rsidR="003D0D5D">
        <w:t xml:space="preserve"> 2</w:t>
      </w:r>
      <w:r>
        <w:t xml:space="preserve">), indicating that the </w:t>
      </w:r>
      <w:r w:rsidR="009B1E92">
        <w:t>O</w:t>
      </w:r>
      <w:r>
        <w:t>utput</w:t>
      </w:r>
      <w:r w:rsidR="009B1E92">
        <w:t xml:space="preserve"> Analytics</w:t>
      </w:r>
      <w:r>
        <w:t xml:space="preserve"> provided by them need to be aggregated by the </w:t>
      </w:r>
      <w:r w:rsidR="00362427">
        <w:t xml:space="preserve">Central </w:t>
      </w:r>
      <w:r>
        <w:t xml:space="preserve">NWDAF and so the </w:t>
      </w:r>
      <w:r w:rsidR="00C04382">
        <w:t>"</w:t>
      </w:r>
      <w:r w:rsidR="00952EFD">
        <w:t>aggregation</w:t>
      </w:r>
      <w:r w:rsidR="00F25AB0">
        <w:t xml:space="preserve"> analytics </w:t>
      </w:r>
      <w:r w:rsidR="00952EFD">
        <w:t>metadata</w:t>
      </w:r>
      <w:r w:rsidR="00C04382">
        <w:t>"</w:t>
      </w:r>
      <w:r w:rsidR="00952EFD">
        <w:t xml:space="preserve"> is also requested, along with usual analytics </w:t>
      </w:r>
      <w:r w:rsidR="00467DF0">
        <w:t xml:space="preserve">output </w:t>
      </w:r>
      <w:r w:rsidR="00952EFD">
        <w:t xml:space="preserve">data. </w:t>
      </w:r>
    </w:p>
    <w:p w14:paraId="28D71643" w14:textId="31144335" w:rsidR="00767897" w:rsidRDefault="00767897" w:rsidP="008A0D3C">
      <w:pPr>
        <w:pStyle w:val="B10"/>
      </w:pPr>
      <w:r>
        <w:t>6-7</w:t>
      </w:r>
      <w:r w:rsidR="00D960D1">
        <w:t>.</w:t>
      </w:r>
      <w:r w:rsidR="00D960D1">
        <w:tab/>
      </w:r>
      <w:r w:rsidR="00C04382">
        <w:t xml:space="preserve">Distributed </w:t>
      </w:r>
      <w:r>
        <w:t xml:space="preserve">NWDAFs reply with the requested Output Analytics along with </w:t>
      </w:r>
      <w:r w:rsidR="00C04382">
        <w:t>"</w:t>
      </w:r>
      <w:r w:rsidR="00952EFD">
        <w:t>aggregation</w:t>
      </w:r>
      <w:r w:rsidR="00F25AB0">
        <w:t xml:space="preserve"> analytics </w:t>
      </w:r>
      <w:r>
        <w:t>metadata</w:t>
      </w:r>
      <w:r w:rsidR="00C04382">
        <w:t>"</w:t>
      </w:r>
      <w:r>
        <w:t xml:space="preserve"> information required for the aggregation.</w:t>
      </w:r>
    </w:p>
    <w:p w14:paraId="1DED954D" w14:textId="15564841" w:rsidR="00767897" w:rsidRDefault="00767897" w:rsidP="008A0D3C">
      <w:pPr>
        <w:pStyle w:val="B10"/>
      </w:pPr>
      <w:r>
        <w:t>8</w:t>
      </w:r>
      <w:r w:rsidR="00D960D1">
        <w:t>.</w:t>
      </w:r>
      <w:r w:rsidR="00D960D1">
        <w:tab/>
      </w:r>
      <w:r w:rsidR="00362427">
        <w:t xml:space="preserve">Central </w:t>
      </w:r>
      <w:r>
        <w:t>NWDAF aggregates the received data, i.e., generates a single Output Analytics based on the multiple Analytics information received from NWDAF</w:t>
      </w:r>
      <w:r w:rsidR="00362427">
        <w:t xml:space="preserve"> 1</w:t>
      </w:r>
      <w:r>
        <w:t xml:space="preserve"> and NWDAF</w:t>
      </w:r>
      <w:r w:rsidR="00362427">
        <w:t xml:space="preserve"> 2</w:t>
      </w:r>
      <w:r>
        <w:t xml:space="preserve">. </w:t>
      </w:r>
      <w:r w:rsidR="00F25AB0">
        <w:t>In this example, the central NWDAF also takes its own analytics for TAI-n into account for the aggregation.</w:t>
      </w:r>
    </w:p>
    <w:p w14:paraId="1DECAECC" w14:textId="33F6C960" w:rsidR="00767897" w:rsidRDefault="00767897" w:rsidP="008A0D3C">
      <w:pPr>
        <w:pStyle w:val="B10"/>
      </w:pPr>
      <w:r>
        <w:t>9</w:t>
      </w:r>
      <w:r w:rsidR="00D960D1">
        <w:t>.</w:t>
      </w:r>
      <w:r w:rsidR="00D960D1">
        <w:tab/>
      </w:r>
      <w:r w:rsidR="00362427">
        <w:t xml:space="preserve">Central </w:t>
      </w:r>
      <w:r>
        <w:t>NWDAF replies to N</w:t>
      </w:r>
      <w:r w:rsidR="00F10274">
        <w:t>WDA</w:t>
      </w:r>
      <w:r>
        <w:t xml:space="preserve">F </w:t>
      </w:r>
      <w:r w:rsidR="00F10274">
        <w:t xml:space="preserve">Service Consumer </w:t>
      </w:r>
      <w:r>
        <w:t>the Output Analytics for the requested analytics ID.</w:t>
      </w:r>
    </w:p>
    <w:p w14:paraId="74163325" w14:textId="77777777" w:rsidR="00767897" w:rsidRPr="000A2DB5" w:rsidRDefault="00767897" w:rsidP="00767897">
      <w:pPr>
        <w:rPr>
          <w:lang w:val="en-US" w:eastAsia="zh-CN"/>
        </w:rPr>
      </w:pPr>
    </w:p>
    <w:p w14:paraId="12B4F8DF" w14:textId="77777777" w:rsidR="00767897" w:rsidRDefault="00767897" w:rsidP="00767897">
      <w:pPr>
        <w:pStyle w:val="Heading3"/>
        <w:rPr>
          <w:lang w:eastAsia="ko-KR"/>
        </w:rPr>
      </w:pPr>
      <w:r w:rsidRPr="00654378">
        <w:rPr>
          <w:lang w:eastAsia="ko-KR"/>
        </w:rPr>
        <w:t>6.</w:t>
      </w:r>
      <w:r>
        <w:rPr>
          <w:lang w:eastAsia="ko-KR"/>
        </w:rPr>
        <w:t>X</w:t>
      </w:r>
      <w:r w:rsidRPr="00654378">
        <w:rPr>
          <w:lang w:eastAsia="ko-KR"/>
        </w:rPr>
        <w:t>.</w:t>
      </w:r>
      <w:r>
        <w:rPr>
          <w:lang w:eastAsia="ko-KR"/>
        </w:rPr>
        <w:t>3</w:t>
      </w:r>
      <w:r w:rsidRPr="00654378">
        <w:rPr>
          <w:lang w:eastAsia="ko-KR"/>
        </w:rPr>
        <w:tab/>
      </w:r>
      <w:r>
        <w:rPr>
          <w:lang w:eastAsia="ko-KR"/>
        </w:rPr>
        <w:t>Impacts on services, entities and interfaces</w:t>
      </w:r>
    </w:p>
    <w:p w14:paraId="43BC422D" w14:textId="194564C5" w:rsidR="00767897" w:rsidRDefault="00767897" w:rsidP="00767897">
      <w:pPr>
        <w:rPr>
          <w:lang w:eastAsia="zh-CN"/>
        </w:rPr>
      </w:pPr>
      <w:r>
        <w:rPr>
          <w:lang w:eastAsia="zh-CN"/>
        </w:rPr>
        <w:t>NWDAF</w:t>
      </w:r>
      <w:r w:rsidR="00F25AB0">
        <w:rPr>
          <w:lang w:eastAsia="zh-CN"/>
        </w:rPr>
        <w:t>:</w:t>
      </w:r>
    </w:p>
    <w:p w14:paraId="284396E9" w14:textId="636DCC52" w:rsidR="00767897" w:rsidRDefault="00F25AB0" w:rsidP="00F25AB0">
      <w:pPr>
        <w:pStyle w:val="B10"/>
        <w:rPr>
          <w:lang w:val="en-US" w:eastAsia="zh-CN"/>
        </w:rPr>
      </w:pPr>
      <w:r>
        <w:rPr>
          <w:lang w:val="en-US" w:eastAsia="zh-CN"/>
        </w:rPr>
        <w:t>-</w:t>
      </w:r>
      <w:r>
        <w:rPr>
          <w:lang w:val="en-US" w:eastAsia="zh-CN"/>
        </w:rPr>
        <w:tab/>
      </w:r>
      <w:r w:rsidR="00767897">
        <w:rPr>
          <w:lang w:val="en-US" w:eastAsia="zh-CN"/>
        </w:rPr>
        <w:t>Introduction of a NWDAF providing the capability to aggregate Output Analytics (referred to as Central NWDAF)</w:t>
      </w:r>
      <w:r w:rsidR="00F10274">
        <w:rPr>
          <w:lang w:val="en-US" w:eastAsia="zh-CN"/>
        </w:rPr>
        <w:t>.</w:t>
      </w:r>
    </w:p>
    <w:p w14:paraId="0C9AEA70" w14:textId="29217787" w:rsidR="00F10274" w:rsidRPr="00C04382" w:rsidRDefault="00F25AB0" w:rsidP="00F25AB0">
      <w:pPr>
        <w:pStyle w:val="B10"/>
        <w:rPr>
          <w:lang w:val="en-US" w:eastAsia="zh-CN"/>
        </w:rPr>
      </w:pPr>
      <w:r>
        <w:rPr>
          <w:lang w:val="en-US" w:eastAsia="zh-CN"/>
        </w:rPr>
        <w:t>-</w:t>
      </w:r>
      <w:r>
        <w:rPr>
          <w:lang w:val="en-US" w:eastAsia="zh-CN"/>
        </w:rPr>
        <w:tab/>
        <w:t xml:space="preserve">Enhancement </w:t>
      </w:r>
      <w:r w:rsidR="00F10274" w:rsidRPr="00C04382">
        <w:rPr>
          <w:lang w:val="en-US" w:eastAsia="zh-CN"/>
        </w:rPr>
        <w:t xml:space="preserve">to </w:t>
      </w:r>
      <w:r w:rsidR="00467DF0" w:rsidRPr="00C04382">
        <w:rPr>
          <w:lang w:val="en-US" w:eastAsia="zh-CN"/>
        </w:rPr>
        <w:t xml:space="preserve">distributed NWDAFs to provide </w:t>
      </w:r>
      <w:r w:rsidR="00C04382" w:rsidRPr="00C04382">
        <w:rPr>
          <w:lang w:val="en-US" w:eastAsia="zh-CN"/>
        </w:rPr>
        <w:t xml:space="preserve">"aggregation </w:t>
      </w:r>
      <w:r w:rsidRPr="00C04382">
        <w:rPr>
          <w:lang w:val="en-US" w:eastAsia="zh-CN"/>
        </w:rPr>
        <w:t xml:space="preserve">analytics </w:t>
      </w:r>
      <w:r w:rsidR="00F10274" w:rsidRPr="00C04382">
        <w:rPr>
          <w:lang w:val="en-US" w:eastAsia="zh-CN"/>
        </w:rPr>
        <w:t>metadata</w:t>
      </w:r>
      <w:r w:rsidR="00C04382" w:rsidRPr="00C04382">
        <w:rPr>
          <w:lang w:val="en-US" w:eastAsia="zh-CN"/>
        </w:rPr>
        <w:t>"</w:t>
      </w:r>
      <w:r w:rsidR="00F10274" w:rsidRPr="00C04382">
        <w:rPr>
          <w:lang w:val="en-US" w:eastAsia="zh-CN"/>
        </w:rPr>
        <w:t xml:space="preserve"> related to the Output Analytics</w:t>
      </w:r>
      <w:r w:rsidR="00467DF0" w:rsidRPr="00C04382">
        <w:rPr>
          <w:lang w:val="en-US" w:eastAsia="zh-CN"/>
        </w:rPr>
        <w:t>. This may be supported by only subset of the distributed NWDAFs</w:t>
      </w:r>
      <w:r w:rsidR="00F10274" w:rsidRPr="00C04382">
        <w:rPr>
          <w:lang w:val="en-US" w:eastAsia="zh-CN"/>
        </w:rPr>
        <w:t>.</w:t>
      </w:r>
    </w:p>
    <w:p w14:paraId="7047C563" w14:textId="0DE1A4C6" w:rsidR="00C04382" w:rsidRPr="0086346C" w:rsidRDefault="00C04382" w:rsidP="00F25AB0">
      <w:pPr>
        <w:pStyle w:val="B10"/>
        <w:rPr>
          <w:lang w:val="en-US" w:eastAsia="zh-CN"/>
        </w:rPr>
      </w:pPr>
      <w:r w:rsidRPr="00C04382">
        <w:rPr>
          <w:lang w:val="en-US" w:eastAsia="zh-CN"/>
        </w:rPr>
        <w:t>-</w:t>
      </w:r>
      <w:r w:rsidRPr="00C04382">
        <w:rPr>
          <w:lang w:val="en-US" w:eastAsia="zh-CN"/>
        </w:rPr>
        <w:tab/>
        <w:t>Enhancement to NWDAFs to request "aggregation analytics metadata" by providing "aggregation analytics metadata request" indication</w:t>
      </w:r>
      <w:r>
        <w:rPr>
          <w:lang w:val="en-US" w:eastAsia="zh-CN"/>
        </w:rPr>
        <w:t xml:space="preserve"> in the request message.</w:t>
      </w:r>
    </w:p>
    <w:p w14:paraId="440124F6" w14:textId="1637AAA4" w:rsidR="00767897" w:rsidRDefault="00767897" w:rsidP="00767897">
      <w:pPr>
        <w:rPr>
          <w:lang w:eastAsia="zh-CN"/>
        </w:rPr>
      </w:pPr>
      <w:r>
        <w:rPr>
          <w:lang w:eastAsia="zh-CN"/>
        </w:rPr>
        <w:t>NRF</w:t>
      </w:r>
      <w:r w:rsidR="00F25AB0">
        <w:rPr>
          <w:lang w:eastAsia="zh-CN"/>
        </w:rPr>
        <w:t>:</w:t>
      </w:r>
    </w:p>
    <w:p w14:paraId="7AF3D3AB" w14:textId="7AE27DAB" w:rsidR="00767897" w:rsidRDefault="00F25AB0" w:rsidP="00F25AB0">
      <w:pPr>
        <w:pStyle w:val="B10"/>
        <w:rPr>
          <w:lang w:val="en-US" w:eastAsia="zh-CN"/>
        </w:rPr>
      </w:pPr>
      <w:r>
        <w:rPr>
          <w:lang w:val="en-US" w:eastAsia="zh-CN"/>
        </w:rPr>
        <w:t>-</w:t>
      </w:r>
      <w:r>
        <w:rPr>
          <w:lang w:val="en-US" w:eastAsia="zh-CN"/>
        </w:rPr>
        <w:tab/>
      </w:r>
      <w:proofErr w:type="spellStart"/>
      <w:r w:rsidR="00767897">
        <w:rPr>
          <w:lang w:val="en-US" w:eastAsia="zh-CN"/>
        </w:rPr>
        <w:t>NFProfile</w:t>
      </w:r>
      <w:proofErr w:type="spellEnd"/>
      <w:r w:rsidR="00767897">
        <w:rPr>
          <w:lang w:val="en-US" w:eastAsia="zh-CN"/>
        </w:rPr>
        <w:t xml:space="preserve"> for Central NWDAF is extended </w:t>
      </w:r>
      <w:r w:rsidR="00952EFD">
        <w:rPr>
          <w:lang w:val="en-US" w:eastAsia="zh-CN"/>
        </w:rPr>
        <w:t xml:space="preserve">to indicate </w:t>
      </w:r>
      <w:r w:rsidR="00767897">
        <w:rPr>
          <w:lang w:val="en-US" w:eastAsia="zh-CN"/>
        </w:rPr>
        <w:t>"aggregator function</w:t>
      </w:r>
      <w:r w:rsidR="00F10274">
        <w:rPr>
          <w:lang w:val="en-US" w:eastAsia="zh-CN"/>
        </w:rPr>
        <w:t>ality</w:t>
      </w:r>
      <w:r w:rsidR="00C04382">
        <w:rPr>
          <w:lang w:val="en-US" w:eastAsia="zh-CN"/>
        </w:rPr>
        <w:t xml:space="preserve"> indication</w:t>
      </w:r>
      <w:r w:rsidR="00767897">
        <w:rPr>
          <w:lang w:val="en-US" w:eastAsia="zh-CN"/>
        </w:rPr>
        <w:t>"</w:t>
      </w:r>
      <w:r w:rsidR="00F10274">
        <w:rPr>
          <w:lang w:val="en-US" w:eastAsia="zh-CN"/>
        </w:rPr>
        <w:t>.</w:t>
      </w:r>
    </w:p>
    <w:p w14:paraId="770C534F" w14:textId="3B25528F" w:rsidR="00767897" w:rsidRDefault="00F25AB0" w:rsidP="00F25AB0">
      <w:pPr>
        <w:pStyle w:val="B10"/>
        <w:rPr>
          <w:lang w:val="en-US" w:eastAsia="zh-CN"/>
        </w:rPr>
      </w:pPr>
      <w:r>
        <w:rPr>
          <w:lang w:val="en-US" w:eastAsia="zh-CN"/>
        </w:rPr>
        <w:t>-</w:t>
      </w:r>
      <w:r>
        <w:rPr>
          <w:lang w:val="en-US" w:eastAsia="zh-CN"/>
        </w:rPr>
        <w:tab/>
      </w:r>
      <w:proofErr w:type="spellStart"/>
      <w:r w:rsidR="00767897">
        <w:rPr>
          <w:lang w:val="en-US" w:eastAsia="zh-CN"/>
        </w:rPr>
        <w:t>NFProfile</w:t>
      </w:r>
      <w:proofErr w:type="spellEnd"/>
      <w:r w:rsidR="00767897">
        <w:rPr>
          <w:lang w:val="en-US" w:eastAsia="zh-CN"/>
        </w:rPr>
        <w:t xml:space="preserve"> for NWDAFs is extended </w:t>
      </w:r>
      <w:r w:rsidR="00952EFD">
        <w:rPr>
          <w:lang w:val="en-US" w:eastAsia="zh-CN"/>
        </w:rPr>
        <w:t xml:space="preserve">to indicate </w:t>
      </w:r>
      <w:r w:rsidR="00767897" w:rsidRPr="0011583E">
        <w:rPr>
          <w:lang w:val="en-US" w:eastAsia="zh-CN"/>
        </w:rPr>
        <w:t>"</w:t>
      </w:r>
      <w:r w:rsidR="00C15EAD" w:rsidRPr="00C15EAD">
        <w:rPr>
          <w:lang w:val="en-US" w:eastAsia="zh-CN"/>
        </w:rPr>
        <w:t>analytics metadata provisioning capability</w:t>
      </w:r>
      <w:r w:rsidR="00767897" w:rsidRPr="0011583E">
        <w:rPr>
          <w:lang w:val="en-US" w:eastAsia="zh-CN"/>
        </w:rPr>
        <w:t>"</w:t>
      </w:r>
      <w:r w:rsidR="00F10274">
        <w:rPr>
          <w:lang w:val="en-US" w:eastAsia="zh-CN"/>
        </w:rPr>
        <w:t xml:space="preserve"> for</w:t>
      </w:r>
      <w:r w:rsidR="00952EFD">
        <w:rPr>
          <w:lang w:val="en-US" w:eastAsia="zh-CN"/>
        </w:rPr>
        <w:t xml:space="preserve"> those NWDAFs which support such additional function</w:t>
      </w:r>
      <w:r w:rsidR="00F10274">
        <w:rPr>
          <w:lang w:val="en-US" w:eastAsia="zh-CN"/>
        </w:rPr>
        <w:t>ality.</w:t>
      </w:r>
    </w:p>
    <w:p w14:paraId="34064398" w14:textId="73D9D558" w:rsidR="00767897" w:rsidRDefault="00250086" w:rsidP="00F10274">
      <w:pPr>
        <w:rPr>
          <w:lang w:eastAsia="zh-CN"/>
        </w:rPr>
      </w:pPr>
      <w:r>
        <w:rPr>
          <w:lang w:eastAsia="zh-CN"/>
        </w:rPr>
        <w:t>NWDAF service consumer:</w:t>
      </w:r>
    </w:p>
    <w:p w14:paraId="06DA92AC" w14:textId="3CB06EAD" w:rsidR="00250086" w:rsidRDefault="00250086" w:rsidP="00250086">
      <w:pPr>
        <w:pStyle w:val="B10"/>
        <w:rPr>
          <w:lang w:eastAsia="zh-CN"/>
        </w:rPr>
      </w:pPr>
      <w:r>
        <w:rPr>
          <w:lang w:eastAsia="zh-CN"/>
        </w:rPr>
        <w:t>-</w:t>
      </w:r>
      <w:r>
        <w:rPr>
          <w:lang w:eastAsia="zh-CN"/>
        </w:rPr>
        <w:tab/>
        <w:t>During NWDAF discovery, preference is given to a distributed NWDAF over a central NWDAF.</w:t>
      </w:r>
    </w:p>
    <w:p w14:paraId="5792A695" w14:textId="77777777" w:rsidR="00760EA7" w:rsidRPr="00E73933" w:rsidRDefault="00760EA7" w:rsidP="00250086">
      <w:pPr>
        <w:pStyle w:val="B10"/>
        <w:rPr>
          <w:lang w:eastAsia="zh-CN"/>
        </w:rPr>
      </w:pPr>
    </w:p>
    <w:p w14:paraId="6F5BE985" w14:textId="77777777" w:rsidR="00767897" w:rsidRPr="00BE6751" w:rsidRDefault="00767897" w:rsidP="00767897">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3DC40F31" w14:textId="77777777" w:rsidR="00767897" w:rsidRPr="00767897" w:rsidRDefault="00767897" w:rsidP="00767897">
      <w:pPr>
        <w:rPr>
          <w:lang w:eastAsia="ja-JP"/>
        </w:rPr>
      </w:pPr>
    </w:p>
    <w:sectPr w:rsidR="00767897" w:rsidRPr="00767897"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3EBD2" w14:textId="77777777" w:rsidR="00766586" w:rsidRDefault="00766586">
      <w:r>
        <w:separator/>
      </w:r>
    </w:p>
  </w:endnote>
  <w:endnote w:type="continuationSeparator" w:id="0">
    <w:p w14:paraId="7815D69B" w14:textId="77777777" w:rsidR="00766586" w:rsidRDefault="00766586">
      <w:r>
        <w:continuationSeparator/>
      </w:r>
    </w:p>
  </w:endnote>
  <w:endnote w:type="continuationNotice" w:id="1">
    <w:p w14:paraId="69A10FFD" w14:textId="77777777" w:rsidR="00766586" w:rsidRDefault="00766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E7EDA" w:rsidRDefault="006E7EDA">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E7EDA" w:rsidRDefault="006E7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3629D" w14:textId="77777777" w:rsidR="00766586" w:rsidRDefault="00766586">
      <w:r>
        <w:separator/>
      </w:r>
    </w:p>
  </w:footnote>
  <w:footnote w:type="continuationSeparator" w:id="0">
    <w:p w14:paraId="6838A5EE" w14:textId="77777777" w:rsidR="00766586" w:rsidRDefault="00766586">
      <w:r>
        <w:continuationSeparator/>
      </w:r>
    </w:p>
  </w:footnote>
  <w:footnote w:type="continuationNotice" w:id="1">
    <w:p w14:paraId="7404B554" w14:textId="77777777" w:rsidR="00766586" w:rsidRDefault="007665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num>
  <w:num w:numId="2">
    <w:abstractNumId w:val="5"/>
  </w:num>
  <w:num w:numId="3">
    <w:abstractNumId w:val="11"/>
  </w:num>
  <w:num w:numId="4">
    <w:abstractNumId w:val="2"/>
  </w:num>
  <w:num w:numId="5">
    <w:abstractNumId w:val="7"/>
  </w:num>
  <w:num w:numId="6">
    <w:abstractNumId w:val="8"/>
  </w:num>
  <w:num w:numId="7">
    <w:abstractNumId w:val="4"/>
  </w:num>
  <w:num w:numId="8">
    <w:abstractNumId w:val="16"/>
  </w:num>
  <w:num w:numId="9">
    <w:abstractNumId w:val="3"/>
  </w:num>
  <w:num w:numId="10">
    <w:abstractNumId w:val="9"/>
  </w:num>
  <w:num w:numId="11">
    <w:abstractNumId w:val="6"/>
  </w:num>
  <w:num w:numId="12">
    <w:abstractNumId w:val="15"/>
  </w:num>
  <w:num w:numId="13">
    <w:abstractNumId w:val="17"/>
  </w:num>
  <w:num w:numId="14">
    <w:abstractNumId w:val="12"/>
  </w:num>
  <w:num w:numId="15">
    <w:abstractNumId w:val="14"/>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13"/>
  </w:num>
  <w:num w:numId="2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603"/>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5C6"/>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6F5B"/>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3034"/>
    <w:rsid w:val="000F3516"/>
    <w:rsid w:val="000F3525"/>
    <w:rsid w:val="000F3799"/>
    <w:rsid w:val="000F3B52"/>
    <w:rsid w:val="000F3C1D"/>
    <w:rsid w:val="000F3CDA"/>
    <w:rsid w:val="000F3E52"/>
    <w:rsid w:val="000F4141"/>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9C9"/>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B7"/>
    <w:rsid w:val="00213F3B"/>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76DF"/>
    <w:rsid w:val="00247977"/>
    <w:rsid w:val="00250086"/>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2EB"/>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0"/>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03F"/>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655"/>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0A6"/>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20B"/>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08AA"/>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1E4"/>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1A7"/>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475E"/>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3F3"/>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786"/>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1DE"/>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57F"/>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0744"/>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1B6"/>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EA7"/>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586"/>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879"/>
    <w:rsid w:val="008248C3"/>
    <w:rsid w:val="0082496B"/>
    <w:rsid w:val="008252B1"/>
    <w:rsid w:val="008256F1"/>
    <w:rsid w:val="00825902"/>
    <w:rsid w:val="00825BE4"/>
    <w:rsid w:val="0082673C"/>
    <w:rsid w:val="008268AD"/>
    <w:rsid w:val="00826AA5"/>
    <w:rsid w:val="008274C1"/>
    <w:rsid w:val="008275FF"/>
    <w:rsid w:val="00827774"/>
    <w:rsid w:val="00827820"/>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4FC"/>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277"/>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060"/>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A7DF8"/>
    <w:rsid w:val="009B00B6"/>
    <w:rsid w:val="009B0A6D"/>
    <w:rsid w:val="009B0F97"/>
    <w:rsid w:val="009B1352"/>
    <w:rsid w:val="009B1920"/>
    <w:rsid w:val="009B1D67"/>
    <w:rsid w:val="009B1E92"/>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B8A"/>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76F"/>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73"/>
    <w:rsid w:val="00A31E77"/>
    <w:rsid w:val="00A31FA3"/>
    <w:rsid w:val="00A3207A"/>
    <w:rsid w:val="00A3213E"/>
    <w:rsid w:val="00A32196"/>
    <w:rsid w:val="00A322C4"/>
    <w:rsid w:val="00A32644"/>
    <w:rsid w:val="00A32A2C"/>
    <w:rsid w:val="00A32A62"/>
    <w:rsid w:val="00A32D12"/>
    <w:rsid w:val="00A32ED6"/>
    <w:rsid w:val="00A333AD"/>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D0"/>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E52"/>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A4F"/>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1B5B"/>
    <w:rsid w:val="00C02866"/>
    <w:rsid w:val="00C02F35"/>
    <w:rsid w:val="00C03B04"/>
    <w:rsid w:val="00C03FF6"/>
    <w:rsid w:val="00C04086"/>
    <w:rsid w:val="00C04382"/>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D8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3DD"/>
    <w:rsid w:val="00D0782E"/>
    <w:rsid w:val="00D07AA0"/>
    <w:rsid w:val="00D07CF4"/>
    <w:rsid w:val="00D07EFD"/>
    <w:rsid w:val="00D10A57"/>
    <w:rsid w:val="00D10AD0"/>
    <w:rsid w:val="00D10C89"/>
    <w:rsid w:val="00D10D3E"/>
    <w:rsid w:val="00D10F78"/>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5E10"/>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441"/>
    <w:rsid w:val="00E0169D"/>
    <w:rsid w:val="00E01A6E"/>
    <w:rsid w:val="00E0264B"/>
    <w:rsid w:val="00E02A57"/>
    <w:rsid w:val="00E0335E"/>
    <w:rsid w:val="00E037B1"/>
    <w:rsid w:val="00E037DA"/>
    <w:rsid w:val="00E04125"/>
    <w:rsid w:val="00E04210"/>
    <w:rsid w:val="00E0433A"/>
    <w:rsid w:val="00E04C10"/>
    <w:rsid w:val="00E04ECC"/>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06E"/>
    <w:rsid w:val="00E31492"/>
    <w:rsid w:val="00E31DAF"/>
    <w:rsid w:val="00E32B0A"/>
    <w:rsid w:val="00E32BEC"/>
    <w:rsid w:val="00E32CEF"/>
    <w:rsid w:val="00E3412D"/>
    <w:rsid w:val="00E341D6"/>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810"/>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66F"/>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669065C"/>
    <w:rsid w:val="37FF0591"/>
    <w:rsid w:val="38633733"/>
    <w:rsid w:val="3899FEA5"/>
    <w:rsid w:val="40EFEB01"/>
    <w:rsid w:val="41810DCE"/>
    <w:rsid w:val="4283091A"/>
    <w:rsid w:val="43A20813"/>
    <w:rsid w:val="45DF980C"/>
    <w:rsid w:val="461D2552"/>
    <w:rsid w:val="469558B2"/>
    <w:rsid w:val="46A7FB26"/>
    <w:rsid w:val="47A9A1EB"/>
    <w:rsid w:val="4802F8E0"/>
    <w:rsid w:val="4809C16F"/>
    <w:rsid w:val="48E08C65"/>
    <w:rsid w:val="4BD614F0"/>
    <w:rsid w:val="4BFA811D"/>
    <w:rsid w:val="4D583BBD"/>
    <w:rsid w:val="4DA02C0B"/>
    <w:rsid w:val="4E994399"/>
    <w:rsid w:val="4F12D6C6"/>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AFD1BDF"/>
    <w:rsid w:val="6CDA6347"/>
    <w:rsid w:val="6DB6195C"/>
    <w:rsid w:val="6ECAD565"/>
    <w:rsid w:val="70F506F7"/>
    <w:rsid w:val="70FD889C"/>
    <w:rsid w:val="7254FF7B"/>
    <w:rsid w:val="73124038"/>
    <w:rsid w:val="74351A23"/>
    <w:rsid w:val="74DCC192"/>
    <w:rsid w:val="75AA3986"/>
    <w:rsid w:val="7656E930"/>
    <w:rsid w:val="787BA2BA"/>
    <w:rsid w:val="79891791"/>
    <w:rsid w:val="7C3B0A4E"/>
    <w:rsid w:val="7D6BB9C4"/>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2576F"/>
    <w:pPr>
      <w:spacing w:after="180"/>
    </w:pPr>
    <w:rPr>
      <w:rFonts w:ascii="Times New Roman" w:eastAsia="Times New Roman" w:hAnsi="Times New Roman"/>
      <w:lang w:val="en-GB" w:eastAsia="en-US"/>
    </w:rPr>
  </w:style>
  <w:style w:type="paragraph" w:styleId="Heading1">
    <w:name w:val="heading 1"/>
    <w:next w:val="Normal"/>
    <w:qFormat/>
    <w:rsid w:val="00A2576F"/>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A2576F"/>
    <w:pPr>
      <w:pBdr>
        <w:top w:val="none" w:sz="0" w:space="0" w:color="auto"/>
      </w:pBdr>
      <w:spacing w:before="180"/>
      <w:outlineLvl w:val="1"/>
    </w:pPr>
    <w:rPr>
      <w:sz w:val="32"/>
    </w:rPr>
  </w:style>
  <w:style w:type="paragraph" w:styleId="Heading3">
    <w:name w:val="heading 3"/>
    <w:basedOn w:val="Heading2"/>
    <w:next w:val="Normal"/>
    <w:link w:val="Heading3Char"/>
    <w:qFormat/>
    <w:rsid w:val="00A2576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2576F"/>
    <w:pPr>
      <w:ind w:left="1418" w:hanging="1418"/>
      <w:outlineLvl w:val="3"/>
    </w:pPr>
    <w:rPr>
      <w:sz w:val="24"/>
    </w:rPr>
  </w:style>
  <w:style w:type="paragraph" w:styleId="Heading5">
    <w:name w:val="heading 5"/>
    <w:basedOn w:val="Heading4"/>
    <w:next w:val="Normal"/>
    <w:qFormat/>
    <w:rsid w:val="00A2576F"/>
    <w:pPr>
      <w:ind w:left="1701" w:hanging="1701"/>
      <w:outlineLvl w:val="4"/>
    </w:pPr>
    <w:rPr>
      <w:sz w:val="22"/>
    </w:rPr>
  </w:style>
  <w:style w:type="paragraph" w:styleId="Heading6">
    <w:name w:val="heading 6"/>
    <w:basedOn w:val="H6"/>
    <w:next w:val="Normal"/>
    <w:qFormat/>
    <w:rsid w:val="00A2576F"/>
    <w:pPr>
      <w:outlineLvl w:val="5"/>
    </w:pPr>
  </w:style>
  <w:style w:type="paragraph" w:styleId="Heading7">
    <w:name w:val="heading 7"/>
    <w:basedOn w:val="H6"/>
    <w:next w:val="Normal"/>
    <w:qFormat/>
    <w:rsid w:val="00A2576F"/>
    <w:pPr>
      <w:outlineLvl w:val="6"/>
    </w:pPr>
  </w:style>
  <w:style w:type="paragraph" w:styleId="Heading8">
    <w:name w:val="heading 8"/>
    <w:basedOn w:val="Heading1"/>
    <w:next w:val="Normal"/>
    <w:qFormat/>
    <w:rsid w:val="00A2576F"/>
    <w:pPr>
      <w:ind w:left="0" w:firstLine="0"/>
      <w:outlineLvl w:val="7"/>
    </w:pPr>
  </w:style>
  <w:style w:type="paragraph" w:styleId="Heading9">
    <w:name w:val="heading 9"/>
    <w:basedOn w:val="Heading8"/>
    <w:next w:val="Normal"/>
    <w:qFormat/>
    <w:rsid w:val="00A257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2576F"/>
    <w:pPr>
      <w:spacing w:before="180"/>
      <w:ind w:left="2693" w:hanging="2693"/>
    </w:pPr>
    <w:rPr>
      <w:b/>
    </w:rPr>
  </w:style>
  <w:style w:type="paragraph" w:styleId="TOC1">
    <w:name w:val="toc 1"/>
    <w:uiPriority w:val="39"/>
    <w:rsid w:val="00A2576F"/>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A2576F"/>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A2576F"/>
    <w:pPr>
      <w:ind w:left="1701" w:hanging="1701"/>
    </w:pPr>
  </w:style>
  <w:style w:type="paragraph" w:styleId="TOC4">
    <w:name w:val="toc 4"/>
    <w:basedOn w:val="TOC3"/>
    <w:semiHidden/>
    <w:rsid w:val="00A2576F"/>
    <w:pPr>
      <w:ind w:left="1418" w:hanging="1418"/>
    </w:pPr>
  </w:style>
  <w:style w:type="paragraph" w:styleId="TOC3">
    <w:name w:val="toc 3"/>
    <w:basedOn w:val="TOC2"/>
    <w:semiHidden/>
    <w:rsid w:val="00A2576F"/>
    <w:pPr>
      <w:ind w:left="1134" w:hanging="1134"/>
    </w:pPr>
  </w:style>
  <w:style w:type="paragraph" w:styleId="TOC2">
    <w:name w:val="toc 2"/>
    <w:basedOn w:val="TOC1"/>
    <w:uiPriority w:val="39"/>
    <w:rsid w:val="00A2576F"/>
    <w:pPr>
      <w:keepNext w:val="0"/>
      <w:spacing w:before="0"/>
      <w:ind w:left="851" w:hanging="851"/>
    </w:pPr>
    <w:rPr>
      <w:sz w:val="20"/>
    </w:rPr>
  </w:style>
  <w:style w:type="paragraph" w:styleId="Index2">
    <w:name w:val="index 2"/>
    <w:basedOn w:val="Index1"/>
    <w:semiHidden/>
    <w:rsid w:val="005578C8"/>
    <w:pPr>
      <w:ind w:left="284"/>
    </w:pPr>
  </w:style>
  <w:style w:type="paragraph" w:styleId="Index1">
    <w:name w:val="index 1"/>
    <w:basedOn w:val="Normal"/>
    <w:semiHidden/>
    <w:rsid w:val="005578C8"/>
    <w:pPr>
      <w:keepLines/>
    </w:pPr>
  </w:style>
  <w:style w:type="paragraph" w:customStyle="1" w:styleId="ZH">
    <w:name w:val="ZH"/>
    <w:rsid w:val="00A2576F"/>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A2576F"/>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2576F"/>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semiHidden/>
    <w:rsid w:val="005578C8"/>
    <w:rPr>
      <w:b/>
      <w:position w:val="6"/>
      <w:sz w:val="16"/>
    </w:rPr>
  </w:style>
  <w:style w:type="paragraph" w:styleId="FootnoteText">
    <w:name w:val="footnote text"/>
    <w:basedOn w:val="Normal"/>
    <w:semiHidden/>
    <w:rsid w:val="005578C8"/>
    <w:pPr>
      <w:keepLines/>
      <w:ind w:left="454" w:hanging="454"/>
    </w:pPr>
    <w:rPr>
      <w:sz w:val="16"/>
    </w:rPr>
  </w:style>
  <w:style w:type="paragraph" w:customStyle="1" w:styleId="TAH">
    <w:name w:val="TAH"/>
    <w:basedOn w:val="TAC"/>
    <w:link w:val="TAHCar"/>
    <w:rsid w:val="00A2576F"/>
    <w:rPr>
      <w:b/>
    </w:rPr>
  </w:style>
  <w:style w:type="paragraph" w:customStyle="1" w:styleId="TAC">
    <w:name w:val="TAC"/>
    <w:basedOn w:val="TAL"/>
    <w:rsid w:val="00A2576F"/>
    <w:pPr>
      <w:jc w:val="center"/>
    </w:pPr>
  </w:style>
  <w:style w:type="paragraph" w:customStyle="1" w:styleId="TF">
    <w:name w:val="TF"/>
    <w:aliases w:val="left"/>
    <w:basedOn w:val="TH"/>
    <w:link w:val="TFChar"/>
    <w:rsid w:val="00A2576F"/>
    <w:pPr>
      <w:keepNext w:val="0"/>
      <w:spacing w:before="0" w:after="240"/>
    </w:pPr>
  </w:style>
  <w:style w:type="paragraph" w:customStyle="1" w:styleId="NO">
    <w:name w:val="NO"/>
    <w:basedOn w:val="Normal"/>
    <w:link w:val="NOChar"/>
    <w:rsid w:val="00A2576F"/>
    <w:pPr>
      <w:keepLines/>
      <w:ind w:left="1135" w:hanging="851"/>
    </w:pPr>
  </w:style>
  <w:style w:type="paragraph" w:styleId="TOC9">
    <w:name w:val="toc 9"/>
    <w:basedOn w:val="TOC8"/>
    <w:uiPriority w:val="39"/>
    <w:rsid w:val="00A2576F"/>
    <w:pPr>
      <w:ind w:left="1418" w:hanging="1418"/>
    </w:pPr>
  </w:style>
  <w:style w:type="paragraph" w:customStyle="1" w:styleId="EX">
    <w:name w:val="EX"/>
    <w:basedOn w:val="Normal"/>
    <w:rsid w:val="00A2576F"/>
    <w:pPr>
      <w:keepLines/>
      <w:ind w:left="1702" w:hanging="1418"/>
    </w:pPr>
  </w:style>
  <w:style w:type="paragraph" w:customStyle="1" w:styleId="FP">
    <w:name w:val="FP"/>
    <w:basedOn w:val="Normal"/>
    <w:rsid w:val="00A2576F"/>
    <w:pPr>
      <w:spacing w:after="0"/>
    </w:pPr>
  </w:style>
  <w:style w:type="paragraph" w:customStyle="1" w:styleId="LD">
    <w:name w:val="LD"/>
    <w:rsid w:val="00A2576F"/>
    <w:pPr>
      <w:keepNext/>
      <w:keepLines/>
      <w:spacing w:line="180" w:lineRule="exact"/>
    </w:pPr>
    <w:rPr>
      <w:rFonts w:ascii="Courier New" w:eastAsia="Times New Roman" w:hAnsi="Courier New"/>
      <w:noProof/>
      <w:lang w:val="en-GB" w:eastAsia="en-US"/>
    </w:rPr>
  </w:style>
  <w:style w:type="paragraph" w:customStyle="1" w:styleId="NW">
    <w:name w:val="NW"/>
    <w:basedOn w:val="NO"/>
    <w:rsid w:val="00A2576F"/>
    <w:pPr>
      <w:spacing w:after="0"/>
    </w:pPr>
  </w:style>
  <w:style w:type="paragraph" w:customStyle="1" w:styleId="EW">
    <w:name w:val="EW"/>
    <w:basedOn w:val="EX"/>
    <w:rsid w:val="00A2576F"/>
    <w:pPr>
      <w:spacing w:after="0"/>
    </w:pPr>
  </w:style>
  <w:style w:type="paragraph" w:styleId="TOC6">
    <w:name w:val="toc 6"/>
    <w:basedOn w:val="TOC5"/>
    <w:next w:val="Normal"/>
    <w:semiHidden/>
    <w:rsid w:val="00A2576F"/>
    <w:pPr>
      <w:ind w:left="1985" w:hanging="1985"/>
    </w:pPr>
  </w:style>
  <w:style w:type="paragraph" w:styleId="TOC7">
    <w:name w:val="toc 7"/>
    <w:basedOn w:val="TOC6"/>
    <w:next w:val="Normal"/>
    <w:semiHidden/>
    <w:rsid w:val="00A2576F"/>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A2576F"/>
    <w:pPr>
      <w:keepLines/>
      <w:tabs>
        <w:tab w:val="center" w:pos="4536"/>
        <w:tab w:val="right" w:pos="9072"/>
      </w:tabs>
    </w:pPr>
    <w:rPr>
      <w:noProof/>
    </w:rPr>
  </w:style>
  <w:style w:type="paragraph" w:customStyle="1" w:styleId="TH">
    <w:name w:val="TH"/>
    <w:basedOn w:val="Normal"/>
    <w:link w:val="THChar"/>
    <w:rsid w:val="00A2576F"/>
    <w:pPr>
      <w:keepNext/>
      <w:keepLines/>
      <w:spacing w:before="60"/>
      <w:jc w:val="center"/>
    </w:pPr>
    <w:rPr>
      <w:rFonts w:ascii="Arial" w:hAnsi="Arial"/>
      <w:b/>
    </w:rPr>
  </w:style>
  <w:style w:type="paragraph" w:customStyle="1" w:styleId="NF">
    <w:name w:val="NF"/>
    <w:basedOn w:val="NO"/>
    <w:rsid w:val="00A2576F"/>
    <w:pPr>
      <w:keepNext/>
      <w:spacing w:after="0"/>
    </w:pPr>
    <w:rPr>
      <w:rFonts w:ascii="Arial" w:hAnsi="Arial"/>
      <w:sz w:val="18"/>
    </w:rPr>
  </w:style>
  <w:style w:type="paragraph" w:customStyle="1" w:styleId="PL">
    <w:name w:val="PL"/>
    <w:link w:val="PLChar"/>
    <w:rsid w:val="00A25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A2576F"/>
    <w:pPr>
      <w:jc w:val="right"/>
    </w:pPr>
  </w:style>
  <w:style w:type="paragraph" w:customStyle="1" w:styleId="H6">
    <w:name w:val="H6"/>
    <w:basedOn w:val="Heading5"/>
    <w:next w:val="Normal"/>
    <w:rsid w:val="00A2576F"/>
    <w:pPr>
      <w:ind w:left="1985" w:hanging="1985"/>
      <w:outlineLvl w:val="9"/>
    </w:pPr>
    <w:rPr>
      <w:sz w:val="20"/>
    </w:rPr>
  </w:style>
  <w:style w:type="paragraph" w:customStyle="1" w:styleId="TAN">
    <w:name w:val="TAN"/>
    <w:basedOn w:val="TAL"/>
    <w:link w:val="TANChar"/>
    <w:rsid w:val="00A2576F"/>
    <w:pPr>
      <w:ind w:left="851" w:hanging="851"/>
    </w:pPr>
  </w:style>
  <w:style w:type="paragraph" w:customStyle="1" w:styleId="TAL">
    <w:name w:val="TAL"/>
    <w:basedOn w:val="Normal"/>
    <w:link w:val="TALCar"/>
    <w:rsid w:val="00A2576F"/>
    <w:pPr>
      <w:keepNext/>
      <w:keepLines/>
      <w:spacing w:after="0"/>
    </w:pPr>
    <w:rPr>
      <w:rFonts w:ascii="Arial" w:hAnsi="Arial"/>
      <w:sz w:val="18"/>
    </w:rPr>
  </w:style>
  <w:style w:type="paragraph" w:customStyle="1" w:styleId="ZA">
    <w:name w:val="ZA"/>
    <w:rsid w:val="00A2576F"/>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A2576F"/>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A2576F"/>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A2576F"/>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A2576F"/>
    <w:pPr>
      <w:framePr w:wrap="notBeside" w:y="16161"/>
    </w:pPr>
  </w:style>
  <w:style w:type="character" w:customStyle="1" w:styleId="ZGSM">
    <w:name w:val="ZGSM"/>
    <w:rsid w:val="00A2576F"/>
  </w:style>
  <w:style w:type="paragraph" w:styleId="List2">
    <w:name w:val="List 2"/>
    <w:basedOn w:val="List"/>
    <w:rsid w:val="005578C8"/>
    <w:pPr>
      <w:ind w:left="851"/>
    </w:pPr>
  </w:style>
  <w:style w:type="paragraph" w:customStyle="1" w:styleId="ZG">
    <w:name w:val="ZG"/>
    <w:rsid w:val="00A2576F"/>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A2576F"/>
    <w:rPr>
      <w:color w:val="FF0000"/>
    </w:rPr>
  </w:style>
  <w:style w:type="paragraph" w:styleId="List">
    <w:name w:val="List"/>
    <w:basedOn w:val="Normal"/>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A2576F"/>
    <w:pPr>
      <w:ind w:left="568" w:hanging="284"/>
    </w:pPr>
  </w:style>
  <w:style w:type="paragraph" w:customStyle="1" w:styleId="B20">
    <w:name w:val="B2"/>
    <w:basedOn w:val="Normal"/>
    <w:link w:val="B2Char"/>
    <w:rsid w:val="00A2576F"/>
    <w:pPr>
      <w:ind w:left="851" w:hanging="284"/>
    </w:pPr>
  </w:style>
  <w:style w:type="paragraph" w:customStyle="1" w:styleId="B30">
    <w:name w:val="B3"/>
    <w:basedOn w:val="Normal"/>
    <w:link w:val="B3Char2"/>
    <w:rsid w:val="00A2576F"/>
    <w:pPr>
      <w:ind w:left="1135" w:hanging="284"/>
    </w:pPr>
  </w:style>
  <w:style w:type="paragraph" w:customStyle="1" w:styleId="B4">
    <w:name w:val="B4"/>
    <w:basedOn w:val="Normal"/>
    <w:rsid w:val="00A2576F"/>
    <w:pPr>
      <w:ind w:left="1418" w:hanging="284"/>
    </w:pPr>
  </w:style>
  <w:style w:type="paragraph" w:customStyle="1" w:styleId="B5">
    <w:name w:val="B5"/>
    <w:basedOn w:val="Normal"/>
    <w:rsid w:val="00A2576F"/>
    <w:pPr>
      <w:ind w:left="1702" w:hanging="284"/>
    </w:pPr>
  </w:style>
  <w:style w:type="paragraph" w:styleId="Footer">
    <w:name w:val="footer"/>
    <w:basedOn w:val="Header"/>
    <w:link w:val="FooterChar"/>
    <w:rsid w:val="00A2576F"/>
    <w:pPr>
      <w:jc w:val="center"/>
    </w:pPr>
    <w:rPr>
      <w:i/>
    </w:rPr>
  </w:style>
  <w:style w:type="paragraph" w:customStyle="1" w:styleId="ZTD">
    <w:name w:val="ZTD"/>
    <w:basedOn w:val="ZB"/>
    <w:rsid w:val="00A2576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A2576F"/>
    <w:rPr>
      <w:color w:val="0563C1" w:themeColor="hyperlink"/>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basedOn w:val="DefaultParagraphFont"/>
    <w:rsid w:val="00A2576F"/>
    <w:rPr>
      <w:color w:val="954F72" w:themeColor="followedHyperlink"/>
      <w:u w:val="single"/>
    </w:rPr>
  </w:style>
  <w:style w:type="paragraph" w:styleId="BalloonText">
    <w:name w:val="Balloon Text"/>
    <w:basedOn w:val="Normal"/>
    <w:link w:val="BalloonTextChar"/>
    <w:rsid w:val="00A2576F"/>
    <w:pPr>
      <w:spacing w:after="0"/>
    </w:pPr>
    <w:rPr>
      <w:rFonts w:ascii="Segoe UI" w:hAnsi="Segoe UI" w:cs="Segoe UI"/>
      <w:sz w:val="18"/>
      <w:szCs w:val="18"/>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A257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basedOn w:val="DefaultParagraphFont"/>
    <w:uiPriority w:val="99"/>
    <w:unhideWhenUsed/>
    <w:rsid w:val="00A2576F"/>
    <w:rPr>
      <w:color w:val="605E5C"/>
      <w:shd w:val="clear" w:color="auto" w:fill="E1DFDD"/>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A2576F"/>
    <w:rPr>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semiHidden/>
    <w:rsid w:val="0033037C"/>
    <w:rPr>
      <w:rFonts w:ascii="Times New Roman" w:hAnsi="Times New Roman"/>
      <w:lang w:val="en-GB" w:eastAsia="en-US"/>
    </w:rPr>
  </w:style>
  <w:style w:type="paragraph" w:customStyle="1" w:styleId="B1">
    <w:name w:val="B1+"/>
    <w:basedOn w:val="B10"/>
    <w:rsid w:val="005578C8"/>
    <w:pPr>
      <w:numPr>
        <w:numId w:val="7"/>
      </w:numPr>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A2576F"/>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BalloonTextChar">
    <w:name w:val="Balloon Text Char"/>
    <w:link w:val="BalloonText"/>
    <w:rsid w:val="00A2576F"/>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07169783">
      <w:bodyDiv w:val="1"/>
      <w:marLeft w:val="0"/>
      <w:marRight w:val="0"/>
      <w:marTop w:val="0"/>
      <w:marBottom w:val="0"/>
      <w:divBdr>
        <w:top w:val="none" w:sz="0" w:space="0" w:color="auto"/>
        <w:left w:val="none" w:sz="0" w:space="0" w:color="auto"/>
        <w:bottom w:val="none" w:sz="0" w:space="0" w:color="auto"/>
        <w:right w:val="none" w:sz="0" w:space="0" w:color="auto"/>
      </w:divBdr>
      <w:divsChild>
        <w:div w:id="190101543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5AIRPNAIUNRU-2028481721-3275</_dlc_DocId>
    <HideFromDelve xmlns="71c5aaf6-e6ce-465b-b873-5148d2a4c105">false</HideFromDelve>
    <_dlc_DocIdUrl xmlns="71c5aaf6-e6ce-465b-b873-5148d2a4c105">
      <Url>https://nokia.sharepoint.com/sites/c5g/e2earch/_layouts/15/DocIdRedir.aspx?ID=5AIRPNAIUNRU-2028481721-3275</Url>
      <Description>5AIRPNAIUNRU-2028481721-3275</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2.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659B7CAF-6C87-4879-9D8A-ECEF1147B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7</TotalTime>
  <Pages>7</Pages>
  <Words>2343</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15205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cp:lastModifiedBy>
  <cp:revision>10</cp:revision>
  <cp:lastPrinted>2019-01-14T16:23:00Z</cp:lastPrinted>
  <dcterms:created xsi:type="dcterms:W3CDTF">2020-08-13T17:38:00Z</dcterms:created>
  <dcterms:modified xsi:type="dcterms:W3CDTF">2020-08-13T19:32:00Z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ba9058ca-ee60-499f-95ba-4c7945b4efc7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